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705" w:rsidRDefault="00F07705" w:rsidP="00A659FA">
      <w:pPr>
        <w:jc w:val="center"/>
        <w:rPr>
          <w:b/>
          <w:sz w:val="24"/>
        </w:rPr>
      </w:pPr>
      <w:r w:rsidRPr="00F50F2F">
        <w:rPr>
          <w:rFonts w:hint="eastAsia"/>
          <w:b/>
          <w:sz w:val="24"/>
        </w:rPr>
        <w:t>研究生学术讲座“</w:t>
      </w:r>
      <w:r w:rsidRPr="00987A77">
        <w:rPr>
          <w:rFonts w:hint="eastAsia"/>
          <w:b/>
          <w:sz w:val="24"/>
        </w:rPr>
        <w:t>自然科学与社会科学的区别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1E2552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 w:rsidRPr="00F50F2F"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8</w:t>
        </w:r>
        <w:r>
          <w:rPr>
            <w:rFonts w:hint="eastAsia"/>
            <w:b/>
            <w:sz w:val="24"/>
          </w:rPr>
          <w:t>日</w:t>
        </w:r>
      </w:smartTag>
    </w:p>
    <w:p w:rsidR="00F07705" w:rsidRPr="00F50F2F" w:rsidRDefault="00F07705" w:rsidP="001E2552">
      <w:pPr>
        <w:rPr>
          <w:b/>
        </w:rPr>
      </w:pPr>
      <w:r>
        <w:rPr>
          <w:b/>
        </w:rPr>
        <w:t>2013</w:t>
      </w:r>
      <w:r w:rsidRPr="00F50F2F">
        <w:rPr>
          <w:rFonts w:hint="eastAsia"/>
          <w:b/>
        </w:rPr>
        <w:t>级：</w:t>
      </w:r>
    </w:p>
    <w:p w:rsidR="00F07705" w:rsidRDefault="00F07705" w:rsidP="001E2552">
      <w:r w:rsidRPr="00F50F2F">
        <w:rPr>
          <w:rFonts w:hint="eastAsia"/>
          <w:b/>
        </w:rPr>
        <w:t>经济法</w:t>
      </w:r>
      <w:r>
        <w:rPr>
          <w:rFonts w:hint="eastAsia"/>
        </w:rPr>
        <w:t>：文凤、刘长春、代娇娇、刘玉强、贾骏杰、罗曼、李龙、晁亚运</w:t>
      </w:r>
    </w:p>
    <w:p w:rsidR="00F07705" w:rsidRPr="00987A77" w:rsidRDefault="00F07705" w:rsidP="001E2552">
      <w:pPr>
        <w:rPr>
          <w:b/>
        </w:rPr>
      </w:pPr>
      <w:r w:rsidRPr="00987A77">
        <w:rPr>
          <w:rFonts w:hint="eastAsia"/>
          <w:b/>
        </w:rPr>
        <w:t>民商法</w:t>
      </w:r>
      <w:r>
        <w:rPr>
          <w:rFonts w:hint="eastAsia"/>
          <w:b/>
        </w:rPr>
        <w:t>：</w:t>
      </w:r>
      <w:r>
        <w:rPr>
          <w:rFonts w:hint="eastAsia"/>
        </w:rPr>
        <w:t>和敏、黄秀明、吕海儒、金林玉、周宛蓉</w:t>
      </w:r>
    </w:p>
    <w:p w:rsidR="00F07705" w:rsidRDefault="00F07705" w:rsidP="001E2552">
      <w:r w:rsidRPr="00F50F2F">
        <w:rPr>
          <w:rFonts w:hint="eastAsia"/>
          <w:b/>
        </w:rPr>
        <w:t>法理学</w:t>
      </w:r>
      <w:r>
        <w:rPr>
          <w:rFonts w:hint="eastAsia"/>
        </w:rPr>
        <w:t>：熊小江</w:t>
      </w:r>
    </w:p>
    <w:p w:rsidR="00F07705" w:rsidRDefault="00F07705" w:rsidP="001E2552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</w:t>
      </w:r>
      <w:r>
        <w:rPr>
          <w:rFonts w:hint="eastAsia"/>
        </w:rPr>
        <w:t>：刘博鸿、谢荣翠、孙媛媛</w:t>
      </w:r>
      <w:r>
        <w:t xml:space="preserve">  </w:t>
      </w:r>
    </w:p>
    <w:p w:rsidR="00F07705" w:rsidRDefault="00F07705" w:rsidP="001E2552">
      <w:r w:rsidRPr="00F50F2F">
        <w:rPr>
          <w:rFonts w:hint="eastAsia"/>
          <w:b/>
        </w:rPr>
        <w:t>国际法</w:t>
      </w:r>
      <w:r>
        <w:rPr>
          <w:rFonts w:hint="eastAsia"/>
          <w:b/>
        </w:rPr>
        <w:t>：</w:t>
      </w:r>
      <w:r w:rsidRPr="00D60E83">
        <w:rPr>
          <w:rFonts w:hint="eastAsia"/>
        </w:rPr>
        <w:t>姜萌</w:t>
      </w:r>
      <w:r w:rsidRPr="00D60E83">
        <w:t xml:space="preserve"> </w:t>
      </w:r>
      <w:r>
        <w:t xml:space="preserve">                        </w:t>
      </w:r>
    </w:p>
    <w:p w:rsidR="00F07705" w:rsidRDefault="00F07705" w:rsidP="001E2552">
      <w:r w:rsidRPr="00F50F2F">
        <w:rPr>
          <w:rFonts w:hint="eastAsia"/>
          <w:b/>
        </w:rPr>
        <w:t>法律硕士</w:t>
      </w:r>
      <w:r>
        <w:rPr>
          <w:rFonts w:hint="eastAsia"/>
          <w:b/>
        </w:rPr>
        <w:t>（法学）</w:t>
      </w:r>
      <w:r>
        <w:rPr>
          <w:rFonts w:hint="eastAsia"/>
        </w:rPr>
        <w:t>：周梦雅、周腾达、卢树凡、吴驰宸、黎琼</w:t>
      </w:r>
      <w:r>
        <w:t xml:space="preserve">  </w:t>
      </w:r>
    </w:p>
    <w:p w:rsidR="00F07705" w:rsidRPr="00CC2A7A" w:rsidRDefault="00F07705" w:rsidP="001E2552">
      <w:pPr>
        <w:rPr>
          <w:b/>
        </w:rPr>
      </w:pPr>
      <w:r w:rsidRPr="00CC2A7A">
        <w:rPr>
          <w:rFonts w:hint="eastAsia"/>
          <w:b/>
        </w:rPr>
        <w:t>法律硕士（非法学）</w:t>
      </w:r>
      <w:r>
        <w:rPr>
          <w:rFonts w:hint="eastAsia"/>
          <w:b/>
        </w:rPr>
        <w:t>：</w:t>
      </w:r>
      <w:r>
        <w:rPr>
          <w:rFonts w:hint="eastAsia"/>
        </w:rPr>
        <w:t>包立文、姚敏、王璐、涂亮、马莉茹、万祎、刘志伟、焦江标、邹瑜、孙可、谢泽安、张娜、马天琳、教付敬、施笑笑、罗媛</w:t>
      </w:r>
      <w:r w:rsidRPr="00CC2A7A">
        <w:rPr>
          <w:b/>
        </w:rPr>
        <w:t xml:space="preserve">               </w:t>
      </w:r>
    </w:p>
    <w:p w:rsidR="00F07705" w:rsidRDefault="00F07705" w:rsidP="001E2552"/>
    <w:p w:rsidR="00F07705" w:rsidRPr="00F50F2F" w:rsidRDefault="00F07705" w:rsidP="001E2552">
      <w:pPr>
        <w:rPr>
          <w:b/>
        </w:rPr>
      </w:pPr>
      <w:r>
        <w:rPr>
          <w:b/>
        </w:rPr>
        <w:t>2014</w:t>
      </w:r>
      <w:r w:rsidRPr="00F50F2F">
        <w:rPr>
          <w:rFonts w:hint="eastAsia"/>
          <w:b/>
        </w:rPr>
        <w:t>级：</w:t>
      </w:r>
    </w:p>
    <w:p w:rsidR="00F07705" w:rsidRDefault="00F07705" w:rsidP="001E2552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 w:rsidRPr="00CC2A7A">
        <w:rPr>
          <w:rFonts w:hint="eastAsia"/>
        </w:rPr>
        <w:t>吴蕊、</w:t>
      </w:r>
      <w:r>
        <w:rPr>
          <w:rFonts w:hint="eastAsia"/>
        </w:rPr>
        <w:t>冉启涛、王云鹏、冯云英</w:t>
      </w:r>
    </w:p>
    <w:p w:rsidR="00F07705" w:rsidRDefault="00F07705" w:rsidP="001E2552">
      <w:r w:rsidRPr="00F50F2F">
        <w:rPr>
          <w:rFonts w:hint="eastAsia"/>
          <w:b/>
        </w:rPr>
        <w:t>民商法</w:t>
      </w:r>
      <w:r>
        <w:rPr>
          <w:rFonts w:hint="eastAsia"/>
        </w:rPr>
        <w:t>：许林、毛鹏、路国航、禹夏青、韦丽娅、董格玛、李军妍、周霞</w:t>
      </w:r>
      <w:r>
        <w:t xml:space="preserve">              </w:t>
      </w:r>
    </w:p>
    <w:p w:rsidR="00F07705" w:rsidRDefault="00F07705" w:rsidP="001E2552">
      <w:r w:rsidRPr="00F50F2F">
        <w:rPr>
          <w:rFonts w:hint="eastAsia"/>
          <w:b/>
        </w:rPr>
        <w:t>经济法</w:t>
      </w:r>
      <w:r>
        <w:rPr>
          <w:rFonts w:hint="eastAsia"/>
        </w:rPr>
        <w:t>：李季刚、赵翔、黄颖、何冉、刘剑涛、李纪阳、曾秀英、李宇、徐傲然、陈莉、庞椿云</w:t>
      </w:r>
      <w:r>
        <w:t xml:space="preserve">                 </w:t>
      </w:r>
    </w:p>
    <w:p w:rsidR="00F07705" w:rsidRDefault="00F07705" w:rsidP="001E2552">
      <w:r w:rsidRPr="00F50F2F">
        <w:rPr>
          <w:rFonts w:hint="eastAsia"/>
          <w:b/>
        </w:rPr>
        <w:t>国际法</w:t>
      </w:r>
      <w:r>
        <w:rPr>
          <w:rFonts w:hint="eastAsia"/>
        </w:rPr>
        <w:t>：赵婧、何敏</w:t>
      </w:r>
    </w:p>
    <w:p w:rsidR="00F07705" w:rsidRDefault="00F07705" w:rsidP="001E2552">
      <w:r w:rsidRPr="00F50F2F">
        <w:rPr>
          <w:rFonts w:hint="eastAsia"/>
          <w:b/>
        </w:rPr>
        <w:t>诉讼法</w:t>
      </w:r>
      <w:r>
        <w:rPr>
          <w:rFonts w:hint="eastAsia"/>
        </w:rPr>
        <w:t>：李文丽、胡月、李翔宇</w:t>
      </w:r>
    </w:p>
    <w:p w:rsidR="00F07705" w:rsidRDefault="00F07705" w:rsidP="001E2552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：郑正、帅欢、张玉扩、马睿、张基文、张蓉、姚培、张志、李德志、王舒誉、王丽娟</w:t>
      </w:r>
    </w:p>
    <w:p w:rsidR="00F07705" w:rsidRPr="00142AEE" w:rsidRDefault="00F07705" w:rsidP="001E2552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：刘佳林、周鸣江、高丽超、章晶、蔡小奔、金鸿渐、范泽武、张永庆、冯佩珊、唐春杨、潘坤</w:t>
      </w:r>
      <w:r>
        <w:t xml:space="preserve">                           </w:t>
      </w:r>
    </w:p>
    <w:p w:rsidR="00F07705" w:rsidRPr="001E2552" w:rsidRDefault="00F07705" w:rsidP="00972B8D">
      <w:pPr>
        <w:jc w:val="center"/>
        <w:rPr>
          <w:b/>
          <w:sz w:val="24"/>
        </w:rPr>
      </w:pPr>
    </w:p>
    <w:p w:rsidR="00F07705" w:rsidRDefault="00F07705" w:rsidP="00972B8D">
      <w:pPr>
        <w:jc w:val="center"/>
        <w:rPr>
          <w:b/>
          <w:sz w:val="24"/>
        </w:rPr>
      </w:pPr>
    </w:p>
    <w:p w:rsidR="00F07705" w:rsidRDefault="00F07705" w:rsidP="001E2552">
      <w:pPr>
        <w:ind w:firstLineChars="250" w:firstLine="527"/>
        <w:jc w:val="center"/>
        <w:rPr>
          <w:b/>
          <w:szCs w:val="21"/>
        </w:rPr>
      </w:pPr>
      <w:r w:rsidRPr="00577016">
        <w:rPr>
          <w:rFonts w:hint="eastAsia"/>
          <w:b/>
          <w:szCs w:val="21"/>
        </w:rPr>
        <w:t>研究生学术讲座“国家、商人和现代社会的起源”参加人员名单</w:t>
      </w:r>
    </w:p>
    <w:p w:rsidR="00F07705" w:rsidRPr="00577016" w:rsidRDefault="00F07705" w:rsidP="001E2552">
      <w:pPr>
        <w:ind w:firstLineChars="250" w:firstLine="527"/>
        <w:jc w:val="center"/>
        <w:rPr>
          <w:b/>
          <w:szCs w:val="21"/>
        </w:rPr>
      </w:pPr>
      <w:r>
        <w:rPr>
          <w:b/>
          <w:szCs w:val="21"/>
        </w:rPr>
        <w:t xml:space="preserve">        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10"/>
          <w:attr w:name="Year" w:val="2014"/>
        </w:smartTagPr>
        <w:r>
          <w:rPr>
            <w:b/>
            <w:szCs w:val="21"/>
          </w:rPr>
          <w:t>2014</w:t>
        </w:r>
        <w:r>
          <w:rPr>
            <w:rFonts w:hint="eastAsia"/>
            <w:b/>
            <w:szCs w:val="21"/>
          </w:rPr>
          <w:t>年</w:t>
        </w:r>
        <w:r w:rsidRPr="00577016">
          <w:rPr>
            <w:b/>
            <w:szCs w:val="21"/>
          </w:rPr>
          <w:t>10</w:t>
        </w:r>
        <w:r w:rsidRPr="00577016">
          <w:rPr>
            <w:rFonts w:hint="eastAsia"/>
            <w:b/>
            <w:szCs w:val="21"/>
          </w:rPr>
          <w:t>月</w:t>
        </w:r>
        <w:r w:rsidRPr="00577016">
          <w:rPr>
            <w:b/>
            <w:szCs w:val="21"/>
          </w:rPr>
          <w:t>9</w:t>
        </w:r>
        <w:r>
          <w:rPr>
            <w:rFonts w:hint="eastAsia"/>
            <w:b/>
            <w:szCs w:val="21"/>
          </w:rPr>
          <w:t>日</w:t>
        </w:r>
      </w:smartTag>
    </w:p>
    <w:p w:rsidR="00F07705" w:rsidRPr="00577016" w:rsidRDefault="00F07705" w:rsidP="001E2552">
      <w:pPr>
        <w:rPr>
          <w:b/>
          <w:szCs w:val="21"/>
        </w:rPr>
      </w:pPr>
    </w:p>
    <w:p w:rsidR="00F07705" w:rsidRPr="00577016" w:rsidRDefault="00F07705" w:rsidP="001E2552">
      <w:pPr>
        <w:rPr>
          <w:b/>
          <w:szCs w:val="21"/>
        </w:rPr>
      </w:pPr>
      <w:r w:rsidRPr="00577016">
        <w:rPr>
          <w:b/>
          <w:szCs w:val="21"/>
        </w:rPr>
        <w:t>2013</w:t>
      </w:r>
      <w:r w:rsidRPr="00577016">
        <w:rPr>
          <w:rFonts w:hint="eastAsia"/>
          <w:b/>
          <w:szCs w:val="21"/>
        </w:rPr>
        <w:t>级：</w:t>
      </w:r>
    </w:p>
    <w:p w:rsidR="00F07705" w:rsidRPr="00577016" w:rsidRDefault="00F07705" w:rsidP="001E2552">
      <w:pPr>
        <w:rPr>
          <w:b/>
          <w:szCs w:val="21"/>
        </w:rPr>
      </w:pPr>
      <w:r w:rsidRPr="00577016">
        <w:rPr>
          <w:rFonts w:hint="eastAsia"/>
          <w:b/>
          <w:szCs w:val="21"/>
        </w:rPr>
        <w:t>民商法：</w:t>
      </w:r>
      <w:r w:rsidRPr="00577016">
        <w:rPr>
          <w:rFonts w:hint="eastAsia"/>
          <w:szCs w:val="21"/>
        </w:rPr>
        <w:t>金林玉、</w:t>
      </w:r>
      <w:r w:rsidRPr="00577016">
        <w:rPr>
          <w:rFonts w:ascii="新宋体" w:eastAsia="新宋体" w:cs="新宋体" w:hint="eastAsia"/>
          <w:kern w:val="0"/>
          <w:szCs w:val="21"/>
        </w:rPr>
        <w:t>田宛蓉、聂朝鑫、黄秀明、沈弋力、秦楠楠、石菡影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经济法</w:t>
      </w:r>
      <w:r w:rsidRPr="00577016">
        <w:rPr>
          <w:rFonts w:hint="eastAsia"/>
          <w:szCs w:val="21"/>
        </w:rPr>
        <w:t>：赵纯瑶、文凤、</w:t>
      </w:r>
      <w:r w:rsidRPr="00577016">
        <w:rPr>
          <w:rFonts w:ascii="新宋体" w:eastAsia="新宋体" w:cs="新宋体" w:hint="eastAsia"/>
          <w:kern w:val="0"/>
          <w:szCs w:val="21"/>
        </w:rPr>
        <w:t>严一涵、罗雪丹、程夕珈、张斌、罗曼、代娇娇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国际法</w:t>
      </w:r>
      <w:r w:rsidRPr="00577016">
        <w:rPr>
          <w:rFonts w:hint="eastAsia"/>
          <w:szCs w:val="21"/>
        </w:rPr>
        <w:t>：</w:t>
      </w:r>
      <w:r>
        <w:rPr>
          <w:rFonts w:hint="eastAsia"/>
          <w:szCs w:val="21"/>
        </w:rPr>
        <w:t>杜敏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法理学</w:t>
      </w:r>
      <w:r w:rsidRPr="00577016">
        <w:rPr>
          <w:rFonts w:hint="eastAsia"/>
          <w:szCs w:val="21"/>
        </w:rPr>
        <w:t>：</w:t>
      </w:r>
      <w:r w:rsidRPr="00577016">
        <w:rPr>
          <w:rFonts w:ascii="新宋体" w:eastAsia="新宋体" w:cs="新宋体" w:hint="eastAsia"/>
          <w:kern w:val="0"/>
          <w:szCs w:val="21"/>
        </w:rPr>
        <w:t>缪远洪、熊小江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刑</w:t>
      </w:r>
      <w:r w:rsidRPr="00577016">
        <w:rPr>
          <w:b/>
          <w:szCs w:val="21"/>
        </w:rPr>
        <w:t xml:space="preserve">  </w:t>
      </w:r>
      <w:r w:rsidRPr="00577016">
        <w:rPr>
          <w:rFonts w:hint="eastAsia"/>
          <w:b/>
          <w:szCs w:val="21"/>
        </w:rPr>
        <w:t>法</w:t>
      </w:r>
      <w:r w:rsidRPr="00577016">
        <w:rPr>
          <w:rFonts w:hint="eastAsia"/>
          <w:szCs w:val="21"/>
        </w:rPr>
        <w:t>：</w:t>
      </w:r>
      <w:r w:rsidRPr="00577016">
        <w:rPr>
          <w:szCs w:val="21"/>
        </w:rPr>
        <w:t xml:space="preserve"> </w:t>
      </w:r>
      <w:r w:rsidRPr="00577016">
        <w:rPr>
          <w:rFonts w:ascii="新宋体" w:eastAsia="新宋体" w:cs="新宋体" w:hint="eastAsia"/>
          <w:kern w:val="0"/>
          <w:szCs w:val="21"/>
        </w:rPr>
        <w:t>王晓贝、张明武、张浩霖、孙媛媛、谢荣翠、张静薇</w:t>
      </w:r>
      <w:r>
        <w:rPr>
          <w:rFonts w:ascii="新宋体" w:eastAsia="新宋体" w:cs="新宋体" w:hint="eastAsia"/>
          <w:kern w:val="0"/>
          <w:szCs w:val="21"/>
        </w:rPr>
        <w:t>、刘博鸿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法律硕士（法学）</w:t>
      </w:r>
      <w:r w:rsidRPr="00577016">
        <w:rPr>
          <w:rFonts w:hint="eastAsia"/>
          <w:szCs w:val="21"/>
        </w:rPr>
        <w:t>：</w:t>
      </w:r>
      <w:r w:rsidRPr="00577016">
        <w:rPr>
          <w:rFonts w:ascii="新宋体" w:eastAsia="新宋体" w:cs="新宋体" w:hint="eastAsia"/>
          <w:kern w:val="0"/>
          <w:szCs w:val="21"/>
        </w:rPr>
        <w:t>吴驰宸、吴倩、周腾达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法律硕士（非法学）：</w:t>
      </w:r>
      <w:r w:rsidRPr="00577016">
        <w:rPr>
          <w:rFonts w:hint="eastAsia"/>
          <w:szCs w:val="21"/>
        </w:rPr>
        <w:t>何文翟、宋朋阳、</w:t>
      </w:r>
      <w:r w:rsidRPr="00577016">
        <w:rPr>
          <w:rFonts w:ascii="新宋体" w:eastAsia="新宋体" w:cs="新宋体" w:hint="eastAsia"/>
          <w:kern w:val="0"/>
          <w:szCs w:val="21"/>
        </w:rPr>
        <w:t>涂亮、施笑笑、教付敬、谢泽安、焦江标、李聪、孙可、刘斐然、姚敏、包立文、王璐、张娜、刘志伟、马艳梅、马莉茹、邹瑜、马天琳</w:t>
      </w:r>
    </w:p>
    <w:p w:rsidR="00F07705" w:rsidRPr="00577016" w:rsidRDefault="00F07705" w:rsidP="001E2552">
      <w:pPr>
        <w:rPr>
          <w:szCs w:val="21"/>
        </w:rPr>
      </w:pPr>
    </w:p>
    <w:p w:rsidR="00F07705" w:rsidRPr="00577016" w:rsidRDefault="00F07705" w:rsidP="001E2552">
      <w:pPr>
        <w:rPr>
          <w:b/>
          <w:szCs w:val="21"/>
        </w:rPr>
      </w:pPr>
      <w:r w:rsidRPr="00577016">
        <w:rPr>
          <w:b/>
          <w:szCs w:val="21"/>
        </w:rPr>
        <w:t>2014</w:t>
      </w:r>
      <w:r w:rsidRPr="00577016">
        <w:rPr>
          <w:rFonts w:hint="eastAsia"/>
          <w:b/>
          <w:szCs w:val="21"/>
        </w:rPr>
        <w:t>级：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法理学</w:t>
      </w:r>
      <w:r w:rsidRPr="00577016">
        <w:rPr>
          <w:rFonts w:hint="eastAsia"/>
          <w:szCs w:val="21"/>
        </w:rPr>
        <w:t>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张龙福、</w:t>
      </w:r>
      <w:r>
        <w:rPr>
          <w:rFonts w:hint="eastAsia"/>
          <w:szCs w:val="21"/>
        </w:rPr>
        <w:t>王立馨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刑</w:t>
      </w:r>
      <w:r w:rsidRPr="00577016">
        <w:rPr>
          <w:b/>
          <w:szCs w:val="21"/>
        </w:rPr>
        <w:t xml:space="preserve">  </w:t>
      </w:r>
      <w:r w:rsidRPr="00577016">
        <w:rPr>
          <w:rFonts w:hint="eastAsia"/>
          <w:b/>
          <w:szCs w:val="21"/>
        </w:rPr>
        <w:t>法：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吴蕊、</w:t>
      </w:r>
      <w:r>
        <w:rPr>
          <w:rFonts w:hint="eastAsia"/>
          <w:szCs w:val="21"/>
        </w:rPr>
        <w:t>冉启涛、王云鹏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民商法</w:t>
      </w:r>
      <w:r w:rsidRPr="00577016">
        <w:rPr>
          <w:rFonts w:hint="eastAsia"/>
          <w:szCs w:val="21"/>
        </w:rPr>
        <w:t>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李军妍、周霞、路国航、</w:t>
      </w:r>
      <w:r w:rsidRPr="00577016">
        <w:rPr>
          <w:rFonts w:ascii="新宋体" w:eastAsia="新宋体" w:cs="新宋体" w:hint="eastAsia"/>
          <w:kern w:val="0"/>
          <w:szCs w:val="21"/>
        </w:rPr>
        <w:t>蒋昇洋、许林、毛鹏、董格玛、禹夏青、李瑞、韦丽娅、肖洋、杨罗成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经济法</w:t>
      </w:r>
      <w:r w:rsidRPr="00577016">
        <w:rPr>
          <w:rFonts w:hint="eastAsia"/>
          <w:szCs w:val="21"/>
        </w:rPr>
        <w:t>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黄颖、叶倩、庞椿云、陈莉、徐傲然、刘剑涛、何冉、范辉托、李季刚、钟莉、赵翔、曾秀英、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国际法</w:t>
      </w:r>
      <w:r w:rsidRPr="00577016">
        <w:rPr>
          <w:rFonts w:hint="eastAsia"/>
          <w:szCs w:val="21"/>
        </w:rPr>
        <w:t>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徐滨、李增珠、赵婧、何敏、黄庆旭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诉讼法：</w:t>
      </w:r>
      <w:r w:rsidRPr="00577016">
        <w:rPr>
          <w:szCs w:val="21"/>
        </w:rPr>
        <w:t xml:space="preserve"> </w:t>
      </w:r>
      <w:r w:rsidRPr="00577016">
        <w:rPr>
          <w:rFonts w:hint="eastAsia"/>
          <w:szCs w:val="21"/>
        </w:rPr>
        <w:t>胡月</w:t>
      </w:r>
    </w:p>
    <w:p w:rsidR="00F07705" w:rsidRPr="00577016" w:rsidRDefault="00F07705" w:rsidP="001E2552">
      <w:pPr>
        <w:rPr>
          <w:rFonts w:ascii="宋体"/>
          <w:szCs w:val="21"/>
        </w:rPr>
      </w:pPr>
      <w:r w:rsidRPr="00577016">
        <w:rPr>
          <w:rFonts w:hint="eastAsia"/>
          <w:b/>
          <w:szCs w:val="21"/>
        </w:rPr>
        <w:t>法律硕士（法学）</w:t>
      </w:r>
      <w:r w:rsidRPr="00577016">
        <w:rPr>
          <w:rFonts w:hint="eastAsia"/>
          <w:szCs w:val="21"/>
        </w:rPr>
        <w:t>：</w:t>
      </w:r>
      <w:r w:rsidRPr="00577016">
        <w:rPr>
          <w:rFonts w:ascii="新宋体" w:eastAsia="新宋体" w:cs="新宋体" w:hint="eastAsia"/>
          <w:kern w:val="0"/>
          <w:szCs w:val="21"/>
        </w:rPr>
        <w:t>贺礼琳、巨一良、</w:t>
      </w:r>
      <w:r w:rsidRPr="00577016">
        <w:rPr>
          <w:rFonts w:ascii="宋体" w:hAnsi="宋体" w:hint="eastAsia"/>
          <w:szCs w:val="21"/>
        </w:rPr>
        <w:t>李德志、张爱萍、李阳、许洪、姚培、覃为、周凡力、张志、</w:t>
      </w:r>
      <w:r w:rsidRPr="00577016">
        <w:rPr>
          <w:rFonts w:ascii="宋体" w:hAnsi="宋体" w:cs="新宋体" w:hint="eastAsia"/>
          <w:kern w:val="0"/>
          <w:szCs w:val="21"/>
        </w:rPr>
        <w:t>周弋涵、王丽娟、张蓉、吕茜、李林、张玉扩、何晓梅、张誉耀、魏蓉、</w:t>
      </w:r>
      <w:r w:rsidRPr="00577016">
        <w:rPr>
          <w:rFonts w:ascii="新宋体" w:eastAsia="新宋体" w:cs="新宋体" w:hint="eastAsia"/>
          <w:kern w:val="0"/>
          <w:szCs w:val="21"/>
        </w:rPr>
        <w:t>杨奥博、张基文、王帅、赵玉香、王舒誉、高萧丽、马睿</w:t>
      </w:r>
    </w:p>
    <w:p w:rsidR="00F07705" w:rsidRPr="00577016" w:rsidRDefault="00F07705" w:rsidP="001E2552">
      <w:pPr>
        <w:rPr>
          <w:szCs w:val="21"/>
        </w:rPr>
      </w:pPr>
      <w:r w:rsidRPr="00577016">
        <w:rPr>
          <w:rFonts w:hint="eastAsia"/>
          <w:b/>
          <w:szCs w:val="21"/>
        </w:rPr>
        <w:t>法律硕士（非法学）</w:t>
      </w:r>
      <w:r w:rsidRPr="00577016">
        <w:rPr>
          <w:rFonts w:hint="eastAsia"/>
          <w:szCs w:val="21"/>
        </w:rPr>
        <w:t>：潘坤、石超、</w:t>
      </w:r>
      <w:r w:rsidRPr="00577016">
        <w:rPr>
          <w:rFonts w:ascii="新宋体" w:eastAsia="新宋体" w:cs="新宋体" w:hint="eastAsia"/>
          <w:kern w:val="0"/>
          <w:szCs w:val="21"/>
        </w:rPr>
        <w:t>唐春杨、范泽武、曹亚姣、冯佩珊、张永庆、曾少鹏、冯海英、彭蕾、高丽超、章晶、冯力、周鸣江、</w:t>
      </w:r>
      <w:r w:rsidRPr="00577016">
        <w:rPr>
          <w:rFonts w:ascii="宋体" w:hAnsi="宋体" w:cs="新宋体" w:hint="eastAsia"/>
          <w:kern w:val="0"/>
          <w:szCs w:val="21"/>
        </w:rPr>
        <w:t>郑冀川、</w:t>
      </w:r>
      <w:r w:rsidRPr="00577016">
        <w:rPr>
          <w:rFonts w:ascii="新宋体" w:eastAsia="新宋体" w:cs="新宋体" w:hint="eastAsia"/>
          <w:kern w:val="0"/>
          <w:szCs w:val="21"/>
        </w:rPr>
        <w:t>金鸿渐、牟杰、蔡小奔</w:t>
      </w:r>
    </w:p>
    <w:p w:rsidR="00F07705" w:rsidRPr="001E2552" w:rsidRDefault="00F07705" w:rsidP="00972B8D">
      <w:pPr>
        <w:jc w:val="center"/>
        <w:rPr>
          <w:b/>
          <w:sz w:val="24"/>
        </w:rPr>
      </w:pPr>
    </w:p>
    <w:p w:rsidR="00F07705" w:rsidRDefault="00F07705" w:rsidP="00A659FA">
      <w:pPr>
        <w:rPr>
          <w:b/>
          <w:sz w:val="24"/>
        </w:rPr>
      </w:pPr>
    </w:p>
    <w:p w:rsidR="00F07705" w:rsidRDefault="00F07705" w:rsidP="00972B8D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研究生学术讲座“竞争法执法中的热点、难点问题”参加人员名单</w:t>
      </w:r>
    </w:p>
    <w:p w:rsidR="00F07705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8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28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E53534">
      <w:r>
        <w:rPr>
          <w:rFonts w:hint="eastAsia"/>
          <w:b/>
        </w:rPr>
        <w:t>诉讼法</w:t>
      </w:r>
      <w:r>
        <w:rPr>
          <w:rFonts w:hint="eastAsia"/>
        </w:rPr>
        <w:t>：张道远、趙雪飞、薛威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：文凤、刘玉强、晁亚运、代娇娇、罗曼、李晓利、程夕珈、刘长春、罗露丹、贾骏</w:t>
      </w:r>
      <w:bookmarkStart w:id="0" w:name="_GoBack"/>
      <w:bookmarkEnd w:id="0"/>
      <w:r>
        <w:rPr>
          <w:rFonts w:hint="eastAsia"/>
        </w:rPr>
        <w:t>杰、赵纯瑶、严一涵、张斌、</w:t>
      </w:r>
    </w:p>
    <w:p w:rsidR="00F07705" w:rsidRDefault="00F07705" w:rsidP="00E53534">
      <w:r>
        <w:rPr>
          <w:rFonts w:hint="eastAsia"/>
          <w:b/>
        </w:rPr>
        <w:t>国际法</w:t>
      </w:r>
      <w:r>
        <w:rPr>
          <w:rFonts w:hint="eastAsia"/>
        </w:rPr>
        <w:t>：杜敏、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：缪远洪、熊小江、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：金林玉、吴洁、沈弋力、秦楠楠、石菡影、吕海儒、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</w:t>
      </w:r>
      <w:r>
        <w:rPr>
          <w:rFonts w:hint="eastAsia"/>
        </w:rPr>
        <w:t>：王晓贝、刘博鸿、孙媛媛、谢荣翠、张浩霖、蔡炎炎、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：胡瑶、苏丽娇、周腾达、吴倩、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：姚敏、包立文、邹瑜、马艳梅、教付敬、施笑笑、张娜、谢芸、韩放、马莉茹、谢泽安、涂亮、刘斐然、孙可、吕彬、马天琳、焦江标、刘志伟、万祎、罗媛、王璐、徐嘉佩、辜桃、宋朋阳</w:t>
      </w:r>
    </w:p>
    <w:p w:rsidR="00F07705" w:rsidRDefault="00F07705" w:rsidP="00E53534"/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国际法</w:t>
      </w:r>
      <w:r>
        <w:rPr>
          <w:rFonts w:hint="eastAsia"/>
        </w:rPr>
        <w:t>：黄庆旭、何敏、徐滨、赵婧、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：胡蛟、张龙福、冯晟铭、</w:t>
      </w:r>
    </w:p>
    <w:p w:rsidR="00F07705" w:rsidRDefault="00F07705" w:rsidP="00E53534">
      <w:r>
        <w:rPr>
          <w:rFonts w:hint="eastAsia"/>
          <w:b/>
          <w:bCs/>
        </w:rPr>
        <w:t>诉讼法：</w:t>
      </w:r>
      <w:r>
        <w:rPr>
          <w:rFonts w:hint="eastAsia"/>
        </w:rPr>
        <w:t>胡月、潘文婷、李翔宇、李文丽、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  <w:bCs/>
        </w:rPr>
        <w:t>熊兰兰、吴蕊、王云鹏、王明、杨浩珑、冉启涛、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：向志杰、李军妍、毛鹏、肖洋、李硕、周霞、蒋昇洋、路国航、杨罗成、许林、韦丽娅、禹夏青、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：黄颖、陈莉、何冉、刘剑涛、徐傲然、李季刚、宋炎峰、张一凡、赵翔、庞椿云、曾秀英、李纪阳、李宇、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：巨一良、周弋涵、张基文、许洪、帅欢、魏蓉、何晓梅、杨奥博、张誉耀、王舒誉、高萧丽、马琬莹、赵玉香、张玉扩、李德志、张爱萍、李阳、王丽娟、王帅、马睿、覃为、周凡力、吕茜、贺礼琳、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：张永庆、范泽武、唐春杨、冯佩珊、潘坤、高丽超、曹亚姣、金鸿渐周舟、冯力、章晶、牟杰、、石超、蔡小奔、周鸣江、冯海英、彭蕾</w:t>
      </w:r>
    </w:p>
    <w:p w:rsidR="00F07705" w:rsidRDefault="00F07705"/>
    <w:p w:rsidR="00F07705" w:rsidRDefault="00F07705" w:rsidP="00142AEE">
      <w:pPr>
        <w:jc w:val="left"/>
        <w:rPr>
          <w:b/>
          <w:sz w:val="24"/>
        </w:rPr>
      </w:pPr>
    </w:p>
    <w:p w:rsidR="00F07705" w:rsidRDefault="00F07705" w:rsidP="00E53534">
      <w:pPr>
        <w:jc w:val="center"/>
        <w:rPr>
          <w:b/>
          <w:sz w:val="24"/>
        </w:rPr>
      </w:pPr>
      <w:r w:rsidRPr="00F50F2F">
        <w:rPr>
          <w:rFonts w:hint="eastAsia"/>
          <w:b/>
          <w:sz w:val="24"/>
        </w:rPr>
        <w:t>研究生学术讲座“</w:t>
      </w:r>
      <w:r>
        <w:rPr>
          <w:rFonts w:hint="eastAsia"/>
          <w:b/>
          <w:sz w:val="24"/>
        </w:rPr>
        <w:t>依法治国初级阶段的知与行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9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 w:rsidRPr="00F50F2F">
          <w:rPr>
            <w:rFonts w:hint="eastAsia"/>
            <w:b/>
            <w:sz w:val="24"/>
          </w:rPr>
          <w:t>月</w:t>
        </w:r>
        <w:r w:rsidRPr="00F50F2F">
          <w:rPr>
            <w:b/>
            <w:sz w:val="24"/>
          </w:rPr>
          <w:t>2</w:t>
        </w:r>
        <w:r>
          <w:rPr>
            <w:b/>
            <w:sz w:val="24"/>
          </w:rPr>
          <w:t>9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Pr="00F50F2F" w:rsidRDefault="00F07705" w:rsidP="00E53534">
      <w:pPr>
        <w:rPr>
          <w:b/>
        </w:rPr>
      </w:pPr>
      <w:r w:rsidRPr="00F50F2F">
        <w:rPr>
          <w:b/>
        </w:rPr>
        <w:t>2013</w:t>
      </w:r>
      <w:r w:rsidRPr="00F50F2F">
        <w:rPr>
          <w:rFonts w:hint="eastAsia"/>
          <w:b/>
        </w:rPr>
        <w:t>级：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：缪远洪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张浩霖、孙媛媛、王晓贝、张明武、谢荣翠、张静薇、刘博鸿</w:t>
      </w:r>
    </w:p>
    <w:p w:rsidR="00F07705" w:rsidRDefault="00F07705" w:rsidP="00E53534">
      <w:r w:rsidRPr="00F50F2F">
        <w:rPr>
          <w:rFonts w:hint="eastAsia"/>
          <w:b/>
        </w:rPr>
        <w:t>民商法</w:t>
      </w:r>
      <w:r>
        <w:rPr>
          <w:rFonts w:hint="eastAsia"/>
        </w:rPr>
        <w:t>：金林玉、吴洁、曹秋霞</w:t>
      </w:r>
    </w:p>
    <w:p w:rsidR="00F07705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：张斌、文凤、刘长春、尹一涵、赵纯瑶、晁亚运、程夕珈、李晓利、谢晓璐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：杜敏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 w:rsidRPr="00C144A9">
        <w:rPr>
          <w:rFonts w:hint="eastAsia"/>
        </w:rPr>
        <w:t>赵雪飞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：吴倩、周腾达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：刘志伟、孙可、涂亮、吕彬、韩放、辜桃、马莉茹、邹瑜、马天琳、马艳梅、施笑笑、焦江标、教付敬、徐嘉佩、刘斐然、罗媛、李聪、王璐、姚敏、包立文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</w:p>
    <w:p w:rsidR="00F07705" w:rsidRPr="00F50F2F" w:rsidRDefault="00F07705" w:rsidP="00E53534">
      <w:pPr>
        <w:rPr>
          <w:b/>
        </w:rPr>
      </w:pPr>
      <w:r w:rsidRPr="00F50F2F">
        <w:rPr>
          <w:b/>
        </w:rPr>
        <w:t>201</w:t>
      </w:r>
      <w:r>
        <w:rPr>
          <w:b/>
        </w:rPr>
        <w:t>4</w:t>
      </w:r>
      <w:r w:rsidRPr="00F50F2F">
        <w:rPr>
          <w:rFonts w:hint="eastAsia"/>
          <w:b/>
        </w:rPr>
        <w:t>级：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：胡蛟、张龙福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王云鹏、吴蕊、王明、冯云英、冉启涛、杨浩珑、杜娅、何敏</w:t>
      </w:r>
    </w:p>
    <w:p w:rsidR="00F07705" w:rsidRDefault="00F07705" w:rsidP="00E53534">
      <w:pPr>
        <w:ind w:left="843" w:hangingChars="400" w:hanging="843"/>
      </w:pPr>
      <w:r w:rsidRPr="00F50F2F">
        <w:rPr>
          <w:rFonts w:hint="eastAsia"/>
          <w:b/>
        </w:rPr>
        <w:t>民商法</w:t>
      </w:r>
      <w:r>
        <w:rPr>
          <w:rFonts w:hint="eastAsia"/>
        </w:rPr>
        <w:t>：李军妍、韦丽娅、毛鹏、李硕、陆国航、杨罗成、禹夏青、周霞、肖洋、张云、</w:t>
      </w:r>
    </w:p>
    <w:p w:rsidR="00F07705" w:rsidRDefault="00F07705" w:rsidP="00E53534">
      <w:pPr>
        <w:ind w:left="840" w:hangingChars="400" w:hanging="840"/>
      </w:pPr>
      <w:r>
        <w:rPr>
          <w:rFonts w:hint="eastAsia"/>
        </w:rPr>
        <w:t>许林</w:t>
      </w:r>
    </w:p>
    <w:p w:rsidR="00F07705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：李纪阳、李宇、陈莉、徐傲然、黄颖、赵翔、钟莉、叶倩、曾秀英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：赵婧、何敏、李曾珠、徐滨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李文丽、胡月、潘文婷、李翔宇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：张基文、张玉扩、巨一良、王丽娟、贺礼琳、王帅、周弋涵、帅欢、</w:t>
      </w:r>
    </w:p>
    <w:p w:rsidR="00F07705" w:rsidRPr="00F63EBE" w:rsidRDefault="00F07705" w:rsidP="00E53534">
      <w:r>
        <w:rPr>
          <w:rFonts w:hint="eastAsia"/>
        </w:rPr>
        <w:t>赵玉香、王舒誉、魏蓉、覃为、周凡力、吕茜、马琬莹、李德志、姚培、张志、许洪、马睿、张爱萍、高萧丽、李阳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：冯佩珊、章晶、蔡小奔、和波、刘佳林、潘坤、唐春杨、郑冀川、</w:t>
      </w:r>
    </w:p>
    <w:p w:rsidR="00F07705" w:rsidRDefault="00F07705" w:rsidP="00E53534">
      <w:r>
        <w:rPr>
          <w:rFonts w:hint="eastAsia"/>
        </w:rPr>
        <w:t>张永庆、范泽武、曹亚姣、冯力、周舟、冯海英、石超、彭蕾、高丽超、金鸿渐、曾少鹏</w:t>
      </w:r>
    </w:p>
    <w:p w:rsidR="00F07705" w:rsidRPr="00E81010" w:rsidRDefault="00F07705" w:rsidP="00E53534"/>
    <w:p w:rsidR="00F07705" w:rsidRPr="00C144A9" w:rsidRDefault="00F07705" w:rsidP="00E53534"/>
    <w:p w:rsidR="00F07705" w:rsidRDefault="00F07705" w:rsidP="00E53534">
      <w:pPr>
        <w:jc w:val="center"/>
        <w:rPr>
          <w:b/>
          <w:sz w:val="24"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研究生学术讲座“中国和美国的股份制公司所得税制度、合伙企业所得税制度”参加人员名单</w:t>
      </w:r>
    </w:p>
    <w:p w:rsidR="00F07705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31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级：（</w:t>
      </w:r>
      <w:r>
        <w:rPr>
          <w:b/>
        </w:rPr>
        <w:t>61</w:t>
      </w:r>
      <w:r>
        <w:rPr>
          <w:rFonts w:hint="eastAsia"/>
          <w:b/>
        </w:rPr>
        <w:t>）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：缪远洪、熊小江（</w:t>
      </w:r>
      <w:r>
        <w:t>2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张浩霖、孙媛媛、王晓贝、张明武、张静薇、刘博鸿、蔡炎炎（</w:t>
      </w:r>
      <w:r>
        <w:t>7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：金林玉、吴洁、曹秋霞、聂朝鑫、秦楠楠、沈弋力、石菡影、吕海儒、田苑蓉（</w:t>
      </w:r>
      <w:r>
        <w:t>9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：张斌、文凤、刘长春、尹一涵、赵纯瑶、晁亚运、程夕珈、李晓利、谢晓璐、罗曼、</w:t>
      </w:r>
    </w:p>
    <w:p w:rsidR="00F07705" w:rsidRDefault="00F07705" w:rsidP="00E53534">
      <w:r>
        <w:rPr>
          <w:rFonts w:hint="eastAsia"/>
        </w:rPr>
        <w:t>刘玉强、罗雪丹、代娇娇、贾骏杰（</w:t>
      </w:r>
      <w:r>
        <w:t>14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国际法</w:t>
      </w:r>
      <w:r>
        <w:rPr>
          <w:rFonts w:hint="eastAsia"/>
        </w:rPr>
        <w:t>：杜敏（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赵雪飞、薛威、张道远（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：吴倩、周腾达（</w:t>
      </w:r>
      <w:r>
        <w:t>2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：刘志伟、孙可、涂亮、吕彬、辜桃、马莉茹、邹瑜、马天琳、马艳梅、施笑笑、焦江标、教付敬、徐嘉佩、刘斐然、罗媛、李聪、王璐、姚敏、包立文、万祎、</w:t>
      </w:r>
    </w:p>
    <w:p w:rsidR="00F07705" w:rsidRDefault="00F07705" w:rsidP="00E53534">
      <w:r>
        <w:rPr>
          <w:rFonts w:hint="eastAsia"/>
        </w:rPr>
        <w:t>谢芸、张娜、宋朋阳（</w:t>
      </w:r>
      <w:r>
        <w:t>23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级：（</w:t>
      </w:r>
      <w:r>
        <w:rPr>
          <w:b/>
        </w:rPr>
        <w:t>74</w:t>
      </w:r>
      <w:r>
        <w:rPr>
          <w:rFonts w:hint="eastAsia"/>
          <w:b/>
        </w:rPr>
        <w:t>）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：张龙福（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王云鹏、吴蕊、王明、冯云英、冉启涛、杨浩珑、杜娅、何敏、熊兰兰（</w:t>
      </w:r>
      <w:r>
        <w:t>9</w:t>
      </w:r>
      <w:r>
        <w:rPr>
          <w:rFonts w:hint="eastAsia"/>
        </w:rPr>
        <w:t>）</w:t>
      </w:r>
    </w:p>
    <w:p w:rsidR="00F07705" w:rsidRDefault="00F07705" w:rsidP="00E53534">
      <w:pPr>
        <w:ind w:left="843" w:hangingChars="400" w:hanging="843"/>
      </w:pPr>
      <w:r>
        <w:rPr>
          <w:rFonts w:hint="eastAsia"/>
          <w:b/>
        </w:rPr>
        <w:t>民商法</w:t>
      </w:r>
      <w:r>
        <w:rPr>
          <w:rFonts w:hint="eastAsia"/>
        </w:rPr>
        <w:t>：韦丽娅、李硕、禹夏青、周霞、肖洋、蒋亚丁、周凡、李瑞（</w:t>
      </w:r>
      <w:r>
        <w:t>8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：李纪阳、李宇、陈莉、徐傲然、钟莉、叶倩、曾秀英、张一凡、庞椿云、何冉、</w:t>
      </w:r>
    </w:p>
    <w:p w:rsidR="00F07705" w:rsidRDefault="00F07705" w:rsidP="00E53534">
      <w:r>
        <w:rPr>
          <w:rFonts w:hint="eastAsia"/>
        </w:rPr>
        <w:t>李季刚（</w:t>
      </w:r>
      <w:r>
        <w:t>11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国际法</w:t>
      </w:r>
      <w:r>
        <w:rPr>
          <w:rFonts w:hint="eastAsia"/>
        </w:rPr>
        <w:t>：赵婧、何敏、李曾珠（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李文丽、胡月、潘文婷（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：张基文、张玉扩、巨一良、王丽娟、贺礼琳、王帅、周弋涵、帅欢、</w:t>
      </w:r>
    </w:p>
    <w:p w:rsidR="00F07705" w:rsidRDefault="00F07705" w:rsidP="00E53534">
      <w:r>
        <w:rPr>
          <w:rFonts w:hint="eastAsia"/>
        </w:rPr>
        <w:t>赵玉香、王舒誉、魏蓉、覃为、周凡力、吕茜、马琬莹、李德志、姚培、张志、许洪、马睿、徐雪梅、高萧丽、李阳、杨奥博（</w:t>
      </w:r>
      <w:r>
        <w:t>24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：冯佩珊、章晶、蔡小奔、和波、潘坤、唐春杨、张永庆、范泽武、</w:t>
      </w:r>
    </w:p>
    <w:p w:rsidR="00F07705" w:rsidRDefault="00F07705" w:rsidP="00E53534">
      <w:r>
        <w:rPr>
          <w:rFonts w:hint="eastAsia"/>
        </w:rPr>
        <w:t>曹亚姣、冯力、冯海英、石超、彭蕾、高丽超、金鸿渐（</w:t>
      </w:r>
      <w:r>
        <w:t>15</w:t>
      </w:r>
      <w:r>
        <w:rPr>
          <w:rFonts w:hint="eastAsia"/>
        </w:rPr>
        <w:t>）</w:t>
      </w:r>
    </w:p>
    <w:p w:rsidR="00F07705" w:rsidRDefault="00F07705"/>
    <w:p w:rsidR="00F07705" w:rsidRDefault="00F07705"/>
    <w:p w:rsidR="00F07705" w:rsidRDefault="00F07705" w:rsidP="00E53534"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研究生学术讲座“欧盟和德国的环境保护集体诉讼”参加人员名单</w:t>
      </w:r>
    </w:p>
    <w:p w:rsidR="00F07705" w:rsidRDefault="00F07705" w:rsidP="00E53534">
      <w:pPr>
        <w:spacing w:line="360" w:lineRule="auto"/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0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10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31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C35E19"/>
    <w:p w:rsidR="00F07705" w:rsidRPr="00A659FA" w:rsidRDefault="00F07705" w:rsidP="00C35E19">
      <w:pPr>
        <w:rPr>
          <w:b/>
        </w:rPr>
      </w:pPr>
      <w:r w:rsidRPr="00A659FA">
        <w:rPr>
          <w:b/>
        </w:rPr>
        <w:t>2012</w:t>
      </w:r>
      <w:r w:rsidRPr="00A659FA">
        <w:rPr>
          <w:rFonts w:hint="eastAsia"/>
          <w:b/>
        </w:rPr>
        <w:t>级：</w:t>
      </w:r>
    </w:p>
    <w:p w:rsidR="00F07705" w:rsidRPr="00C35E19" w:rsidRDefault="00F07705" w:rsidP="00C35E19">
      <w:r>
        <w:rPr>
          <w:rFonts w:hint="eastAsia"/>
        </w:rPr>
        <w:t>国际法：</w:t>
      </w:r>
      <w:r w:rsidRPr="00C35E19">
        <w:rPr>
          <w:rFonts w:hint="eastAsia"/>
        </w:rPr>
        <w:t>刘宽</w:t>
      </w:r>
    </w:p>
    <w:p w:rsidR="00F07705" w:rsidRPr="00C35E19" w:rsidRDefault="00F07705" w:rsidP="00C35E19">
      <w:pPr>
        <w:rPr>
          <w:b/>
        </w:rPr>
      </w:pPr>
      <w:r w:rsidRPr="00C35E19">
        <w:rPr>
          <w:b/>
        </w:rPr>
        <w:t>2013</w:t>
      </w:r>
      <w:r w:rsidRPr="00C35E19">
        <w:rPr>
          <w:rFonts w:hint="eastAsia"/>
          <w:b/>
        </w:rPr>
        <w:t>级：</w:t>
      </w:r>
    </w:p>
    <w:p w:rsidR="00F07705" w:rsidRPr="00C35E19" w:rsidRDefault="00F07705" w:rsidP="00C35E19">
      <w:r w:rsidRPr="00C35E19">
        <w:rPr>
          <w:rFonts w:hint="eastAsia"/>
          <w:b/>
        </w:rPr>
        <w:t>法理学</w:t>
      </w:r>
      <w:r w:rsidRPr="00C35E19">
        <w:rPr>
          <w:rFonts w:hint="eastAsia"/>
        </w:rPr>
        <w:t>：缪远洪、熊小江</w:t>
      </w:r>
    </w:p>
    <w:p w:rsidR="00F07705" w:rsidRPr="00C35E19" w:rsidRDefault="00F07705" w:rsidP="00C35E19">
      <w:r w:rsidRPr="00C35E19">
        <w:rPr>
          <w:rFonts w:hint="eastAsia"/>
          <w:b/>
        </w:rPr>
        <w:t>刑</w:t>
      </w:r>
      <w:r w:rsidRPr="00C35E19">
        <w:rPr>
          <w:b/>
        </w:rPr>
        <w:t xml:space="preserve">  </w:t>
      </w:r>
      <w:r w:rsidRPr="00C35E19">
        <w:rPr>
          <w:rFonts w:hint="eastAsia"/>
          <w:b/>
        </w:rPr>
        <w:t>法：</w:t>
      </w:r>
      <w:r w:rsidRPr="00C35E19">
        <w:rPr>
          <w:rFonts w:hint="eastAsia"/>
        </w:rPr>
        <w:t>张浩霖、孙媛媛、王晓贝、张明武、张静薇、刘博鸿、蔡炎炎</w:t>
      </w:r>
    </w:p>
    <w:p w:rsidR="00F07705" w:rsidRPr="00C35E19" w:rsidRDefault="00F07705" w:rsidP="00C35E19">
      <w:r w:rsidRPr="00C35E19">
        <w:rPr>
          <w:rFonts w:hint="eastAsia"/>
          <w:b/>
        </w:rPr>
        <w:t>民商法</w:t>
      </w:r>
      <w:r w:rsidRPr="00C35E19">
        <w:rPr>
          <w:rFonts w:hint="eastAsia"/>
        </w:rPr>
        <w:t>：金林玉、曹秋霞、聂朝鑫、秦楠楠、沈弋力、石菡影、吕海儒、田苑蓉</w:t>
      </w:r>
    </w:p>
    <w:p w:rsidR="00F07705" w:rsidRPr="00C35E19" w:rsidRDefault="00F07705" w:rsidP="00C35E19">
      <w:r w:rsidRPr="00C35E19">
        <w:rPr>
          <w:rFonts w:hint="eastAsia"/>
          <w:b/>
        </w:rPr>
        <w:t>经济法</w:t>
      </w:r>
      <w:r w:rsidRPr="00C35E19">
        <w:rPr>
          <w:rFonts w:hint="eastAsia"/>
        </w:rPr>
        <w:t>：张斌、文凤、刘长春、尹一涵、赵纯瑶、晁亚运、程夕珈、李晓利、谢晓璐、罗曼、</w:t>
      </w:r>
    </w:p>
    <w:p w:rsidR="00F07705" w:rsidRPr="00C35E19" w:rsidRDefault="00F07705" w:rsidP="00C35E19">
      <w:r w:rsidRPr="00C35E19">
        <w:rPr>
          <w:rFonts w:hint="eastAsia"/>
        </w:rPr>
        <w:t>刘玉强、罗雪丹、代娇娇、贾骏杰</w:t>
      </w:r>
    </w:p>
    <w:p w:rsidR="00F07705" w:rsidRPr="00C35E19" w:rsidRDefault="00F07705" w:rsidP="00C35E19">
      <w:r w:rsidRPr="00C35E19">
        <w:rPr>
          <w:rFonts w:hint="eastAsia"/>
          <w:b/>
        </w:rPr>
        <w:t>国际法</w:t>
      </w:r>
      <w:r w:rsidRPr="00C35E19">
        <w:rPr>
          <w:rFonts w:hint="eastAsia"/>
        </w:rPr>
        <w:t>：杜敏</w:t>
      </w:r>
    </w:p>
    <w:p w:rsidR="00F07705" w:rsidRPr="00C35E19" w:rsidRDefault="00F07705" w:rsidP="00C35E19">
      <w:pPr>
        <w:rPr>
          <w:b/>
        </w:rPr>
      </w:pPr>
      <w:r w:rsidRPr="00C35E19">
        <w:rPr>
          <w:rFonts w:hint="eastAsia"/>
          <w:b/>
        </w:rPr>
        <w:t>诉讼法：趙</w:t>
      </w:r>
      <w:r w:rsidRPr="00C35E19">
        <w:rPr>
          <w:rFonts w:hint="eastAsia"/>
        </w:rPr>
        <w:t>雪飞、薛威、张道远</w:t>
      </w:r>
    </w:p>
    <w:p w:rsidR="00F07705" w:rsidRPr="00C35E19" w:rsidRDefault="00F07705" w:rsidP="00C35E19">
      <w:r w:rsidRPr="00C35E19">
        <w:rPr>
          <w:rFonts w:hint="eastAsia"/>
          <w:b/>
        </w:rPr>
        <w:t>法律硕士（法学）</w:t>
      </w:r>
      <w:r w:rsidRPr="00C35E19">
        <w:rPr>
          <w:rFonts w:hint="eastAsia"/>
        </w:rPr>
        <w:t>：吴倩、周腾达</w:t>
      </w:r>
    </w:p>
    <w:p w:rsidR="00F07705" w:rsidRDefault="00F07705" w:rsidP="00C35E19">
      <w:r w:rsidRPr="00C35E19">
        <w:rPr>
          <w:rFonts w:hint="eastAsia"/>
          <w:b/>
        </w:rPr>
        <w:t>法律硕士（非法学）</w:t>
      </w:r>
      <w:r w:rsidRPr="00C35E19">
        <w:rPr>
          <w:rFonts w:hint="eastAsia"/>
        </w:rPr>
        <w:t>：刘志伟、孙可、涂亮、吕彬、</w:t>
      </w:r>
      <w:r w:rsidRPr="00C35E19">
        <w:t xml:space="preserve"> </w:t>
      </w:r>
      <w:r w:rsidRPr="00C35E19">
        <w:rPr>
          <w:rFonts w:hint="eastAsia"/>
        </w:rPr>
        <w:t>辜桃、邹瑜、马天琳、马艳梅、施笑笑、焦江标、教付敬、徐嘉佩、刘斐然、罗媛、李聪、王璐、姚敏、包立文、谢芸、宋朋阳、</w:t>
      </w:r>
    </w:p>
    <w:p w:rsidR="00F07705" w:rsidRPr="00C35E19" w:rsidRDefault="00F07705" w:rsidP="00C35E19">
      <w:r w:rsidRPr="00C35E19">
        <w:rPr>
          <w:rFonts w:hint="eastAsia"/>
        </w:rPr>
        <w:t>何文翟</w:t>
      </w:r>
    </w:p>
    <w:p w:rsidR="00F07705" w:rsidRPr="00C35E19" w:rsidRDefault="00F07705" w:rsidP="00C35E19"/>
    <w:p w:rsidR="00F07705" w:rsidRPr="00C35E19" w:rsidRDefault="00F07705" w:rsidP="00C35E19">
      <w:pPr>
        <w:rPr>
          <w:b/>
        </w:rPr>
      </w:pPr>
      <w:r w:rsidRPr="00C35E19">
        <w:rPr>
          <w:b/>
        </w:rPr>
        <w:t>2014</w:t>
      </w:r>
      <w:r w:rsidRPr="00C35E19">
        <w:rPr>
          <w:rFonts w:hint="eastAsia"/>
          <w:b/>
        </w:rPr>
        <w:t>级：</w:t>
      </w:r>
    </w:p>
    <w:p w:rsidR="00F07705" w:rsidRPr="00C35E19" w:rsidRDefault="00F07705" w:rsidP="00C35E19">
      <w:r w:rsidRPr="00C35E19">
        <w:rPr>
          <w:rFonts w:hint="eastAsia"/>
          <w:b/>
        </w:rPr>
        <w:t>法理学</w:t>
      </w:r>
      <w:r w:rsidRPr="00C35E19">
        <w:rPr>
          <w:rFonts w:hint="eastAsia"/>
        </w:rPr>
        <w:t>：张龙福</w:t>
      </w:r>
    </w:p>
    <w:p w:rsidR="00F07705" w:rsidRPr="00C35E19" w:rsidRDefault="00F07705" w:rsidP="00C35E19">
      <w:r w:rsidRPr="00C35E19">
        <w:rPr>
          <w:rFonts w:hint="eastAsia"/>
          <w:b/>
        </w:rPr>
        <w:t>刑</w:t>
      </w:r>
      <w:r w:rsidRPr="00C35E19">
        <w:rPr>
          <w:b/>
        </w:rPr>
        <w:t xml:space="preserve">  </w:t>
      </w:r>
      <w:r w:rsidRPr="00C35E19">
        <w:rPr>
          <w:rFonts w:hint="eastAsia"/>
          <w:b/>
        </w:rPr>
        <w:t>法：</w:t>
      </w:r>
      <w:r w:rsidRPr="00C35E19">
        <w:rPr>
          <w:rFonts w:hint="eastAsia"/>
        </w:rPr>
        <w:t>王云鹏、吴蕊、郑然、王明、冯云英、冉启涛、杨浩珑、杜娅、何敏、</w:t>
      </w:r>
    </w:p>
    <w:p w:rsidR="00F07705" w:rsidRPr="00C35E19" w:rsidRDefault="00F07705" w:rsidP="00C35E19">
      <w:pPr>
        <w:ind w:left="843" w:hangingChars="400" w:hanging="843"/>
      </w:pPr>
      <w:r w:rsidRPr="00C35E19">
        <w:rPr>
          <w:rFonts w:hint="eastAsia"/>
          <w:b/>
        </w:rPr>
        <w:t>民商法</w:t>
      </w:r>
      <w:r w:rsidRPr="00C35E19">
        <w:rPr>
          <w:rFonts w:hint="eastAsia"/>
        </w:rPr>
        <w:t>：韦丽娅、李硕、禹夏青、周霞、肖洋、周凡、李瑞、毛鹏、李军妍</w:t>
      </w:r>
    </w:p>
    <w:p w:rsidR="00F07705" w:rsidRPr="00C35E19" w:rsidRDefault="00F07705" w:rsidP="00C35E19">
      <w:r w:rsidRPr="00C35E19">
        <w:rPr>
          <w:rFonts w:hint="eastAsia"/>
          <w:b/>
        </w:rPr>
        <w:t>经济法</w:t>
      </w:r>
      <w:r w:rsidRPr="00C35E19">
        <w:rPr>
          <w:rFonts w:hint="eastAsia"/>
        </w:rPr>
        <w:t>：李纪阳、李宇、陈莉、徐傲然、钟莉、叶倩、曾秀英、张一凡、庞椿云、何冉、</w:t>
      </w:r>
    </w:p>
    <w:p w:rsidR="00F07705" w:rsidRPr="00C35E19" w:rsidRDefault="00F07705" w:rsidP="00C35E19">
      <w:r w:rsidRPr="00C35E19">
        <w:rPr>
          <w:rFonts w:hint="eastAsia"/>
        </w:rPr>
        <w:t>李季刚、黄颖</w:t>
      </w:r>
    </w:p>
    <w:p w:rsidR="00F07705" w:rsidRPr="00C35E19" w:rsidRDefault="00F07705" w:rsidP="00C35E19">
      <w:r w:rsidRPr="00C35E19">
        <w:rPr>
          <w:rFonts w:hint="eastAsia"/>
          <w:b/>
        </w:rPr>
        <w:t>国际法</w:t>
      </w:r>
      <w:r w:rsidRPr="00C35E19">
        <w:rPr>
          <w:rFonts w:hint="eastAsia"/>
        </w:rPr>
        <w:t>：赵婧、何敏、李曾珠、徐滨</w:t>
      </w:r>
    </w:p>
    <w:p w:rsidR="00F07705" w:rsidRPr="00C35E19" w:rsidRDefault="00F07705" w:rsidP="00C35E19">
      <w:pPr>
        <w:rPr>
          <w:b/>
        </w:rPr>
      </w:pPr>
      <w:r w:rsidRPr="00C35E19">
        <w:rPr>
          <w:rFonts w:hint="eastAsia"/>
          <w:b/>
        </w:rPr>
        <w:t>诉讼法：</w:t>
      </w:r>
      <w:r w:rsidRPr="00C35E19">
        <w:rPr>
          <w:rFonts w:hint="eastAsia"/>
        </w:rPr>
        <w:t>李文丽、胡月、潘文婷</w:t>
      </w:r>
    </w:p>
    <w:p w:rsidR="00F07705" w:rsidRPr="00C35E19" w:rsidRDefault="00F07705" w:rsidP="00C35E19">
      <w:r w:rsidRPr="00C35E19">
        <w:rPr>
          <w:rFonts w:hint="eastAsia"/>
          <w:b/>
        </w:rPr>
        <w:t>法律硕士（法学）</w:t>
      </w:r>
      <w:r w:rsidRPr="00C35E19">
        <w:rPr>
          <w:rFonts w:hint="eastAsia"/>
        </w:rPr>
        <w:t>：张基文、张玉扩、巨一良、王丽娟、贺礼琳、王帅、周弋涵、帅欢、</w:t>
      </w:r>
    </w:p>
    <w:p w:rsidR="00F07705" w:rsidRPr="00C35E19" w:rsidRDefault="00F07705" w:rsidP="00C35E19">
      <w:r w:rsidRPr="00C35E19">
        <w:rPr>
          <w:rFonts w:hint="eastAsia"/>
        </w:rPr>
        <w:t>赵玉香、王舒誉、魏蓉、覃为、周凡力、吕茜、马琬莹、姚培、张志、许洪、马睿、徐雪梅、高萧丽、李阳、张誉耀</w:t>
      </w:r>
    </w:p>
    <w:p w:rsidR="00F07705" w:rsidRPr="00C35E19" w:rsidRDefault="00F07705" w:rsidP="00C35E19">
      <w:r w:rsidRPr="00C35E19">
        <w:rPr>
          <w:rFonts w:hint="eastAsia"/>
          <w:b/>
        </w:rPr>
        <w:t>法律硕士（非法学）</w:t>
      </w:r>
      <w:r w:rsidRPr="00C35E19">
        <w:rPr>
          <w:rFonts w:hint="eastAsia"/>
        </w:rPr>
        <w:t>：冯佩珊、章晶、牟杰、蔡小奔、和波、潘坤、唐春杨、张永庆、范泽武、曹亚姣、冯力、冯海英、石超、彭蕾、高丽超、金鸿渐、周舟、刘佳林</w:t>
      </w:r>
    </w:p>
    <w:p w:rsidR="00F07705" w:rsidRDefault="00F07705" w:rsidP="00A659FA">
      <w:pPr>
        <w:rPr>
          <w:b/>
          <w:sz w:val="24"/>
        </w:rPr>
      </w:pPr>
    </w:p>
    <w:p w:rsidR="00F07705" w:rsidRDefault="00F07705" w:rsidP="00E53534">
      <w:pPr>
        <w:jc w:val="center"/>
        <w:rPr>
          <w:b/>
          <w:sz w:val="24"/>
        </w:rPr>
      </w:pPr>
    </w:p>
    <w:p w:rsidR="00F07705" w:rsidRDefault="00F07705" w:rsidP="00E53534">
      <w:pPr>
        <w:jc w:val="center"/>
        <w:rPr>
          <w:b/>
          <w:sz w:val="24"/>
        </w:rPr>
      </w:pPr>
      <w:r w:rsidRPr="00F50F2F">
        <w:rPr>
          <w:rFonts w:hint="eastAsia"/>
          <w:b/>
          <w:sz w:val="24"/>
        </w:rPr>
        <w:t>研究生学术讲座“</w:t>
      </w:r>
      <w:r>
        <w:rPr>
          <w:rFonts w:hint="eastAsia"/>
          <w:b/>
          <w:sz w:val="24"/>
        </w:rPr>
        <w:t>民事审判实务前沿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5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 w:rsidRPr="00F50F2F"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5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Pr="00F50F2F" w:rsidRDefault="00F07705" w:rsidP="00E53534">
      <w:pPr>
        <w:rPr>
          <w:b/>
        </w:rPr>
      </w:pPr>
      <w:r w:rsidRPr="00F50F2F">
        <w:rPr>
          <w:b/>
        </w:rPr>
        <w:t>2013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46</w:t>
      </w:r>
      <w:r>
        <w:rPr>
          <w:rFonts w:hint="eastAsia"/>
          <w:b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：缪远洪、熊小江、张芮（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张浩霖、孙媛媛、王晓贝、张明武、张静薇、刘博鸿、蔡炎炎、谢荣翠（</w:t>
      </w:r>
      <w:r>
        <w:t>8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民商法</w:t>
      </w:r>
      <w:r>
        <w:rPr>
          <w:rFonts w:hint="eastAsia"/>
        </w:rPr>
        <w:t>：金林玉、聂朝鑫、沈弋力、石菡影、吕海儒、田苑蓉、曾曦、孙志殷（</w:t>
      </w:r>
      <w:r>
        <w:t>8</w:t>
      </w:r>
      <w:r>
        <w:rPr>
          <w:rFonts w:hint="eastAsia"/>
        </w:rPr>
        <w:t>）</w:t>
      </w:r>
    </w:p>
    <w:p w:rsidR="00F07705" w:rsidRPr="0097153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：刘长春、晁亚运、程夕珈、李晓利、罗曼、罗雪丹、代娇娇、赵纯瑶、尹一涵（</w:t>
      </w:r>
      <w:r>
        <w:t>9</w:t>
      </w:r>
      <w:r>
        <w:rPr>
          <w:rFonts w:hint="eastAsia"/>
        </w:rPr>
        <w:t>）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：杜敏（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 w:rsidRPr="00C144A9">
        <w:rPr>
          <w:rFonts w:hint="eastAsia"/>
        </w:rPr>
        <w:t>赵雪飞</w:t>
      </w:r>
      <w:r>
        <w:rPr>
          <w:rFonts w:hint="eastAsia"/>
        </w:rPr>
        <w:t>、薛威（</w:t>
      </w:r>
      <w:r>
        <w:t>2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：吴倩、周腾达（</w:t>
      </w:r>
      <w:r>
        <w:t>2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：刘志伟、孙可、涂亮、辜桃、邹瑜、马天琳、马艳梅、施笑笑、王璐、</w:t>
      </w:r>
    </w:p>
    <w:p w:rsidR="00F07705" w:rsidRDefault="00F07705" w:rsidP="00E53534">
      <w:r>
        <w:rPr>
          <w:rFonts w:hint="eastAsia"/>
        </w:rPr>
        <w:t>教付敬、包立文、谢芸、韩放（</w:t>
      </w:r>
      <w:r>
        <w:t>13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</w:p>
    <w:p w:rsidR="00F07705" w:rsidRPr="00F50F2F" w:rsidRDefault="00F07705" w:rsidP="00E53534">
      <w:pPr>
        <w:rPr>
          <w:b/>
        </w:rPr>
      </w:pPr>
      <w:r w:rsidRPr="00F50F2F">
        <w:rPr>
          <w:b/>
        </w:rPr>
        <w:t>201</w:t>
      </w:r>
      <w:r>
        <w:rPr>
          <w:b/>
        </w:rPr>
        <w:t>4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37</w:t>
      </w:r>
      <w:r>
        <w:rPr>
          <w:rFonts w:hint="eastAsia"/>
          <w:b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：王立馨（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吴蕊、王明、冯云英、冉启涛、杨浩珑、何敏、熊兰兰、郑然（</w:t>
      </w:r>
      <w:r>
        <w:t>8</w:t>
      </w:r>
      <w:r>
        <w:rPr>
          <w:rFonts w:hint="eastAsia"/>
        </w:rPr>
        <w:t>）</w:t>
      </w:r>
    </w:p>
    <w:p w:rsidR="00F07705" w:rsidRDefault="00F07705" w:rsidP="00E53534">
      <w:pPr>
        <w:ind w:left="843" w:hangingChars="400" w:hanging="843"/>
      </w:pPr>
      <w:r w:rsidRPr="00F50F2F">
        <w:rPr>
          <w:rFonts w:hint="eastAsia"/>
          <w:b/>
        </w:rPr>
        <w:t>民商法</w:t>
      </w:r>
      <w:r>
        <w:rPr>
          <w:rFonts w:hint="eastAsia"/>
        </w:rPr>
        <w:t>：李硕、周霞、肖洋、李瑞、张云、董格玛、杨罗成、陆国航、蒋昇洋（</w:t>
      </w:r>
      <w:r>
        <w:t>9</w:t>
      </w:r>
      <w:r>
        <w:rPr>
          <w:rFonts w:hint="eastAsia"/>
        </w:rPr>
        <w:t>）</w:t>
      </w:r>
    </w:p>
    <w:p w:rsidR="00F07705" w:rsidRPr="009C058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：徐傲然、钟莉、曾秀英、张一凡、李季刚、刘剑涛（</w:t>
      </w:r>
      <w:r>
        <w:t>6</w:t>
      </w:r>
      <w:r>
        <w:rPr>
          <w:rFonts w:hint="eastAsia"/>
        </w:rPr>
        <w:t>）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：赵婧、何敏、徐滨（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李文丽、潘文婷、李翔宇（</w:t>
      </w:r>
      <w:r>
        <w:t>3</w:t>
      </w:r>
      <w:r>
        <w:rPr>
          <w:rFonts w:hint="eastAsia"/>
        </w:rPr>
        <w:t>）</w:t>
      </w:r>
    </w:p>
    <w:p w:rsidR="00F07705" w:rsidRPr="00F63EBE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：张玉扩、巨一良、王丽娟、贺礼琳、王帅、张蓉（</w:t>
      </w:r>
      <w:r>
        <w:t>6</w:t>
      </w:r>
      <w:r>
        <w:rPr>
          <w:rFonts w:hint="eastAsia"/>
        </w:rPr>
        <w:t>）</w:t>
      </w:r>
    </w:p>
    <w:p w:rsidR="00F07705" w:rsidRPr="00305AFF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：张永庆（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pPr>
        <w:spacing w:line="360" w:lineRule="auto"/>
        <w:rPr>
          <w:color w:val="0000FF"/>
        </w:rPr>
      </w:pPr>
    </w:p>
    <w:p w:rsidR="00F07705" w:rsidRDefault="00F07705" w:rsidP="00E53534">
      <w:pPr>
        <w:spacing w:line="360" w:lineRule="auto"/>
        <w:rPr>
          <w:color w:val="0000FF"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研究生光华讲坛“基于经济新常态下生态文明建设的思考与建议”参加人员名单</w:t>
      </w:r>
    </w:p>
    <w:p w:rsidR="00F07705" w:rsidRDefault="00F07705" w:rsidP="00E53534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17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>
      <w:pPr>
        <w:rPr>
          <w:b/>
        </w:rPr>
      </w:pPr>
    </w:p>
    <w:p w:rsidR="00F07705" w:rsidRDefault="00F07705" w:rsidP="00E53534">
      <w:r>
        <w:rPr>
          <w:b/>
        </w:rPr>
        <w:t>2012</w:t>
      </w:r>
      <w:r>
        <w:rPr>
          <w:rFonts w:hint="eastAsia"/>
          <w:b/>
        </w:rPr>
        <w:t>级：</w:t>
      </w:r>
    </w:p>
    <w:p w:rsidR="00F07705" w:rsidRDefault="00F07705" w:rsidP="00E53534">
      <w:r>
        <w:rPr>
          <w:rFonts w:hint="eastAsia"/>
          <w:b/>
          <w:bCs/>
        </w:rPr>
        <w:t>法律硕士（非法学）：</w:t>
      </w:r>
      <w:r>
        <w:rPr>
          <w:rFonts w:hint="eastAsia"/>
        </w:rPr>
        <w:t>杨洋</w:t>
      </w:r>
    </w:p>
    <w:p w:rsidR="00F07705" w:rsidRDefault="00F07705" w:rsidP="00E53534"/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E53534">
      <w:r>
        <w:rPr>
          <w:rFonts w:hint="eastAsia"/>
          <w:b/>
        </w:rPr>
        <w:t>国际法：</w:t>
      </w:r>
      <w:r>
        <w:rPr>
          <w:rFonts w:hint="eastAsia"/>
        </w:rPr>
        <w:t>杜敏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张浩霖、王晓贝</w:t>
      </w:r>
      <w:r>
        <w:t xml:space="preserve"> </w:t>
      </w:r>
      <w:r>
        <w:rPr>
          <w:rFonts w:hint="eastAsia"/>
        </w:rPr>
        <w:t>蔡炎炎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：曾曦、金林玉、吕海儒</w:t>
      </w:r>
      <w:r>
        <w:t xml:space="preserve"> </w:t>
      </w:r>
      <w:r>
        <w:rPr>
          <w:rFonts w:hint="eastAsia"/>
        </w:rPr>
        <w:t>秦楠楠</w:t>
      </w:r>
      <w:r>
        <w:t xml:space="preserve"> </w:t>
      </w:r>
      <w:r>
        <w:rPr>
          <w:rFonts w:hint="eastAsia"/>
        </w:rPr>
        <w:t>孙志殷</w:t>
      </w:r>
      <w:r>
        <w:t xml:space="preserve"> </w:t>
      </w:r>
      <w:r>
        <w:rPr>
          <w:rFonts w:hint="eastAsia"/>
        </w:rPr>
        <w:t>聂朝鑫</w:t>
      </w:r>
      <w:r>
        <w:t xml:space="preserve"> </w:t>
      </w:r>
      <w:r>
        <w:rPr>
          <w:rFonts w:hint="eastAsia"/>
        </w:rPr>
        <w:t>田宛蓉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</w:rPr>
        <w:t>经济法</w:t>
      </w:r>
      <w:r>
        <w:rPr>
          <w:rFonts w:hint="eastAsia"/>
        </w:rPr>
        <w:t>：罗曼</w:t>
      </w:r>
      <w:r>
        <w:t xml:space="preserve"> </w:t>
      </w:r>
      <w:r>
        <w:rPr>
          <w:rFonts w:hint="eastAsia"/>
        </w:rPr>
        <w:t>罗雪丹</w:t>
      </w:r>
      <w:r>
        <w:t xml:space="preserve"> </w:t>
      </w:r>
      <w:r>
        <w:rPr>
          <w:rFonts w:hint="eastAsia"/>
        </w:rPr>
        <w:t>严一涵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：胡瑶、苏丽娇</w:t>
      </w:r>
      <w:r>
        <w:t xml:space="preserve"> </w:t>
      </w:r>
      <w:r>
        <w:rPr>
          <w:rFonts w:hint="eastAsia"/>
        </w:rPr>
        <w:t>张娜</w:t>
      </w:r>
      <w:r>
        <w:rPr>
          <w:b/>
          <w:bCs/>
        </w:rPr>
        <w:t xml:space="preserve"> 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：徐嘉佩、包立文、刘志伟、刘斐然、吕彬、王璐</w:t>
      </w:r>
      <w:r>
        <w:t xml:space="preserve"> </w:t>
      </w:r>
      <w:r>
        <w:rPr>
          <w:rFonts w:hint="eastAsia"/>
        </w:rPr>
        <w:t>马艳梅</w:t>
      </w:r>
      <w:r>
        <w:t xml:space="preserve"> </w:t>
      </w:r>
      <w:r>
        <w:rPr>
          <w:rFonts w:hint="eastAsia"/>
        </w:rPr>
        <w:t>教付敬</w:t>
      </w:r>
      <w:r>
        <w:t xml:space="preserve"> </w:t>
      </w:r>
      <w:r>
        <w:rPr>
          <w:rFonts w:hint="eastAsia"/>
        </w:rPr>
        <w:t>涂亮</w:t>
      </w:r>
      <w:r>
        <w:t xml:space="preserve"> </w:t>
      </w:r>
      <w:r>
        <w:rPr>
          <w:rFonts w:hint="eastAsia"/>
        </w:rPr>
        <w:t>邹瑜</w:t>
      </w:r>
      <w:r>
        <w:t xml:space="preserve"> </w:t>
      </w:r>
      <w:r>
        <w:rPr>
          <w:rFonts w:hint="eastAsia"/>
        </w:rPr>
        <w:t>宋朋阳</w:t>
      </w:r>
      <w:r>
        <w:t xml:space="preserve"> </w:t>
      </w:r>
      <w:r>
        <w:rPr>
          <w:rFonts w:hint="eastAsia"/>
        </w:rPr>
        <w:t>韩放</w:t>
      </w:r>
      <w:r>
        <w:t xml:space="preserve"> </w:t>
      </w:r>
      <w:r>
        <w:rPr>
          <w:rFonts w:hint="eastAsia"/>
        </w:rPr>
        <w:t>施笑笑</w:t>
      </w:r>
      <w:r>
        <w:t xml:space="preserve"> </w:t>
      </w:r>
      <w:r>
        <w:rPr>
          <w:rFonts w:hint="eastAsia"/>
        </w:rPr>
        <w:t>马天琳</w:t>
      </w:r>
      <w:r>
        <w:t xml:space="preserve"> </w:t>
      </w:r>
      <w:r>
        <w:rPr>
          <w:rFonts w:hint="eastAsia"/>
        </w:rPr>
        <w:t>谢芸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  <w:bCs/>
        </w:rPr>
        <w:t>法理学：</w:t>
      </w:r>
      <w:r>
        <w:rPr>
          <w:rFonts w:hint="eastAsia"/>
        </w:rPr>
        <w:t>胡蛟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民商法：</w:t>
      </w:r>
      <w:r>
        <w:rPr>
          <w:rFonts w:hint="eastAsia"/>
        </w:rPr>
        <w:t>李瑞</w:t>
      </w:r>
      <w:r>
        <w:t xml:space="preserve"> </w:t>
      </w:r>
      <w:r>
        <w:rPr>
          <w:rFonts w:hint="eastAsia"/>
        </w:rPr>
        <w:t>禹夏青</w:t>
      </w:r>
      <w:r>
        <w:t xml:space="preserve"> </w:t>
      </w:r>
      <w:r>
        <w:rPr>
          <w:rFonts w:hint="eastAsia"/>
        </w:rPr>
        <w:t>李军妍</w:t>
      </w:r>
      <w:r>
        <w:t xml:space="preserve"> </w:t>
      </w:r>
      <w:r>
        <w:rPr>
          <w:rFonts w:hint="eastAsia"/>
        </w:rPr>
        <w:t>张云</w:t>
      </w:r>
      <w:r>
        <w:t xml:space="preserve"> </w:t>
      </w:r>
      <w:r>
        <w:rPr>
          <w:rFonts w:hint="eastAsia"/>
        </w:rPr>
        <w:t>肖洋</w:t>
      </w:r>
      <w:r>
        <w:t xml:space="preserve"> </w:t>
      </w:r>
      <w:r>
        <w:rPr>
          <w:rFonts w:hint="eastAsia"/>
        </w:rPr>
        <w:t>杨罗成</w:t>
      </w:r>
      <w:r>
        <w:t xml:space="preserve"> </w:t>
      </w:r>
      <w:r>
        <w:rPr>
          <w:rFonts w:hint="eastAsia"/>
        </w:rPr>
        <w:t>蒋昇洋</w:t>
      </w:r>
      <w:r>
        <w:t xml:space="preserve"> </w:t>
      </w:r>
      <w:r>
        <w:rPr>
          <w:rFonts w:hint="eastAsia"/>
        </w:rPr>
        <w:t>李硕</w:t>
      </w:r>
      <w:r>
        <w:t xml:space="preserve"> </w:t>
      </w:r>
      <w:r>
        <w:rPr>
          <w:rFonts w:hint="eastAsia"/>
        </w:rPr>
        <w:t>陈思颖</w:t>
      </w:r>
      <w:r>
        <w:t xml:space="preserve"> </w:t>
      </w:r>
      <w:r>
        <w:rPr>
          <w:rFonts w:hint="eastAsia"/>
        </w:rPr>
        <w:t>周霞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诉讼法：</w:t>
      </w:r>
      <w:r>
        <w:rPr>
          <w:rFonts w:hint="eastAsia"/>
        </w:rPr>
        <w:t>李文丽</w:t>
      </w:r>
      <w:r>
        <w:t xml:space="preserve"> </w:t>
      </w:r>
      <w:r>
        <w:rPr>
          <w:rFonts w:hint="eastAsia"/>
        </w:rPr>
        <w:t>潘文婷</w:t>
      </w:r>
      <w:r>
        <w:t xml:space="preserve"> </w:t>
      </w:r>
      <w:r>
        <w:rPr>
          <w:rFonts w:hint="eastAsia"/>
        </w:rPr>
        <w:t>胡月</w:t>
      </w:r>
      <w:r>
        <w:t xml:space="preserve"> </w:t>
      </w:r>
      <w:r>
        <w:rPr>
          <w:rFonts w:hint="eastAsia"/>
        </w:rPr>
        <w:t>趙雪飞</w:t>
      </w:r>
      <w:r>
        <w:t xml:space="preserve"> </w:t>
      </w:r>
      <w:r>
        <w:rPr>
          <w:rFonts w:hint="eastAsia"/>
        </w:rPr>
        <w:t>李翔宇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经济法：</w:t>
      </w:r>
      <w:r>
        <w:rPr>
          <w:rFonts w:hint="eastAsia"/>
        </w:rPr>
        <w:t>徐傲然</w:t>
      </w:r>
      <w:r>
        <w:t xml:space="preserve"> </w:t>
      </w:r>
      <w:r>
        <w:rPr>
          <w:rFonts w:hint="eastAsia"/>
        </w:rPr>
        <w:t>钟莉</w:t>
      </w:r>
      <w:r>
        <w:t xml:space="preserve"> </w:t>
      </w:r>
      <w:r>
        <w:rPr>
          <w:rFonts w:hint="eastAsia"/>
        </w:rPr>
        <w:t>曾秀英</w:t>
      </w:r>
      <w:r>
        <w:t xml:space="preserve"> </w:t>
      </w:r>
      <w:r>
        <w:rPr>
          <w:rFonts w:hint="eastAsia"/>
        </w:rPr>
        <w:t>陈莉</w:t>
      </w:r>
      <w:r>
        <w:t xml:space="preserve"> </w:t>
      </w:r>
      <w:r>
        <w:rPr>
          <w:rFonts w:hint="eastAsia"/>
        </w:rPr>
        <w:t>何冉</w:t>
      </w:r>
      <w:r>
        <w:t xml:space="preserve"> </w:t>
      </w:r>
      <w:r>
        <w:rPr>
          <w:rFonts w:hint="eastAsia"/>
        </w:rPr>
        <w:t>李季刚</w:t>
      </w:r>
      <w:r>
        <w:t xml:space="preserve"> </w:t>
      </w:r>
      <w:r>
        <w:rPr>
          <w:rFonts w:hint="eastAsia"/>
        </w:rPr>
        <w:t>赵翔</w:t>
      </w:r>
      <w:r>
        <w:t xml:space="preserve"> </w:t>
      </w:r>
      <w:r>
        <w:rPr>
          <w:rFonts w:hint="eastAsia"/>
        </w:rPr>
        <w:t>叶倩</w:t>
      </w:r>
      <w:r>
        <w:t xml:space="preserve"> </w:t>
      </w:r>
      <w:r>
        <w:rPr>
          <w:rFonts w:hint="eastAsia"/>
        </w:rPr>
        <w:t>刘剑涛</w:t>
      </w:r>
      <w:r>
        <w:t xml:space="preserve"> </w:t>
      </w:r>
      <w:r>
        <w:rPr>
          <w:rFonts w:hint="eastAsia"/>
        </w:rPr>
        <w:t>黄颖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国际法：</w:t>
      </w:r>
      <w:r>
        <w:rPr>
          <w:rFonts w:hint="eastAsia"/>
        </w:rPr>
        <w:t>何敏</w:t>
      </w:r>
      <w:r>
        <w:t xml:space="preserve"> </w:t>
      </w:r>
      <w:r>
        <w:rPr>
          <w:rFonts w:hint="eastAsia"/>
        </w:rPr>
        <w:t>赵婧</w:t>
      </w:r>
      <w:r>
        <w:t xml:space="preserve"> </w:t>
      </w:r>
      <w:r>
        <w:rPr>
          <w:rFonts w:hint="eastAsia"/>
        </w:rPr>
        <w:t>黄庆旭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法律硕士：</w:t>
      </w:r>
      <w:r>
        <w:t xml:space="preserve"> </w:t>
      </w:r>
      <w:r>
        <w:rPr>
          <w:rFonts w:hint="eastAsia"/>
        </w:rPr>
        <w:t>马睿</w:t>
      </w:r>
      <w:r>
        <w:t xml:space="preserve"> </w:t>
      </w:r>
      <w:r>
        <w:rPr>
          <w:rFonts w:hint="eastAsia"/>
        </w:rPr>
        <w:t>张基文</w:t>
      </w:r>
      <w:r>
        <w:t xml:space="preserve"> </w:t>
      </w:r>
      <w:r>
        <w:rPr>
          <w:rFonts w:hint="eastAsia"/>
        </w:rPr>
        <w:t>贺礼琳</w:t>
      </w:r>
      <w:r>
        <w:t xml:space="preserve"> </w:t>
      </w:r>
      <w:r>
        <w:rPr>
          <w:rFonts w:hint="eastAsia"/>
        </w:rPr>
        <w:t>王舒誉</w:t>
      </w:r>
      <w:r>
        <w:t xml:space="preserve"> </w:t>
      </w:r>
      <w:r>
        <w:rPr>
          <w:rFonts w:hint="eastAsia"/>
        </w:rPr>
        <w:t>巨一良</w:t>
      </w:r>
      <w:r>
        <w:t xml:space="preserve"> </w:t>
      </w:r>
      <w:r>
        <w:rPr>
          <w:rFonts w:hint="eastAsia"/>
        </w:rPr>
        <w:t>王帅</w:t>
      </w:r>
      <w:r>
        <w:t xml:space="preserve"> </w:t>
      </w:r>
      <w:r>
        <w:rPr>
          <w:rFonts w:hint="eastAsia"/>
        </w:rPr>
        <w:t>马琬莹</w:t>
      </w:r>
      <w:r>
        <w:t xml:space="preserve"> </w:t>
      </w:r>
      <w:r>
        <w:rPr>
          <w:rFonts w:hint="eastAsia"/>
        </w:rPr>
        <w:t>王丽娟</w:t>
      </w:r>
      <w:r>
        <w:t xml:space="preserve"> </w:t>
      </w:r>
      <w:r>
        <w:rPr>
          <w:rFonts w:hint="eastAsia"/>
        </w:rPr>
        <w:t>帅欢</w:t>
      </w:r>
      <w:r>
        <w:t xml:space="preserve"> </w:t>
      </w:r>
      <w:r>
        <w:rPr>
          <w:rFonts w:hint="eastAsia"/>
        </w:rPr>
        <w:t>许洪</w:t>
      </w:r>
      <w:r>
        <w:t xml:space="preserve"> </w:t>
      </w:r>
      <w:r>
        <w:rPr>
          <w:rFonts w:hint="eastAsia"/>
        </w:rPr>
        <w:t>高萧丽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法律硕士（非法学）：</w:t>
      </w:r>
      <w:r>
        <w:rPr>
          <w:rFonts w:hint="eastAsia"/>
        </w:rPr>
        <w:t>冯佩珊</w:t>
      </w:r>
      <w:r>
        <w:t xml:space="preserve"> </w:t>
      </w:r>
      <w:r>
        <w:rPr>
          <w:rFonts w:hint="eastAsia"/>
        </w:rPr>
        <w:t>潘坤</w:t>
      </w:r>
      <w:r>
        <w:t xml:space="preserve"> </w:t>
      </w:r>
      <w:r>
        <w:rPr>
          <w:rFonts w:hint="eastAsia"/>
        </w:rPr>
        <w:t>代孝聪</w:t>
      </w:r>
    </w:p>
    <w:p w:rsidR="00F07705" w:rsidRDefault="00F07705" w:rsidP="00E53534">
      <w:pPr>
        <w:rPr>
          <w:b/>
          <w:bCs/>
        </w:rPr>
      </w:pPr>
      <w:r>
        <w:rPr>
          <w:b/>
          <w:bCs/>
        </w:rPr>
        <w:t>2014</w:t>
      </w:r>
      <w:r>
        <w:rPr>
          <w:rFonts w:hint="eastAsia"/>
          <w:b/>
          <w:bCs/>
        </w:rPr>
        <w:t>级博士：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刑法：</w:t>
      </w:r>
      <w:r>
        <w:rPr>
          <w:rFonts w:hint="eastAsia"/>
        </w:rPr>
        <w:t>杨继文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研究生光华讲坛“经济全球化之下的知识产权保护”参加人员名单</w:t>
      </w:r>
    </w:p>
    <w:p w:rsidR="00F07705" w:rsidRDefault="00F07705" w:rsidP="00E53534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5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25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理论法：</w:t>
      </w:r>
      <w:r>
        <w:rPr>
          <w:rFonts w:hint="eastAsia"/>
        </w:rPr>
        <w:t>缪远洪、张芮、尹恒、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国际法：</w:t>
      </w:r>
      <w:r>
        <w:rPr>
          <w:rFonts w:hint="eastAsia"/>
          <w:bCs/>
        </w:rPr>
        <w:t>杜敏、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孙媛媛、张明武、刘博鸿、张静薇、蔡炎炎、王晓贝、张浩霖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：金林玉、田宛蓉、秦楠楠、沈弋力、石菡影、孙志殷、聂朝鑫、曾曦、吕海儒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：罗曼、张彬、李晓利、晁亚运、文凤、赵纯瑶、严一涵、罗雪丹、代娇娇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诉讼法：</w:t>
      </w:r>
      <w:r>
        <w:rPr>
          <w:rFonts w:hint="eastAsia"/>
        </w:rPr>
        <w:t>趙雪飞、薛威、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：张娜、刘志伟、马天琳、邹瑜、施笑笑、姚敏、王璐、包立文、教付敬、宋朋阳、辜桃、马艳梅、马莉如、涂亮、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  <w:bCs/>
        </w:rPr>
        <w:t>法理学：</w:t>
      </w:r>
      <w:r>
        <w:rPr>
          <w:rFonts w:hint="eastAsia"/>
        </w:rPr>
        <w:t>胡蛟、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民商法：</w:t>
      </w:r>
      <w:r>
        <w:rPr>
          <w:rFonts w:hint="eastAsia"/>
          <w:bCs/>
        </w:rPr>
        <w:t>韦丽娅、董格玛、毛鹏、许林、向志洁、张云、李军妍、李瑞、禹夏青、周霞、李硕、杨罗成、蒋昇阳、肖洋、路国航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诉讼法：</w:t>
      </w:r>
      <w:r>
        <w:rPr>
          <w:rFonts w:hint="eastAsia"/>
        </w:rPr>
        <w:t>李翔羽、潘文婷、胡月、李文丽</w:t>
      </w:r>
    </w:p>
    <w:p w:rsidR="00F07705" w:rsidRDefault="00F07705" w:rsidP="00E53534">
      <w:r>
        <w:rPr>
          <w:rFonts w:hint="eastAsia"/>
          <w:b/>
          <w:bCs/>
        </w:rPr>
        <w:t>经济法：</w:t>
      </w:r>
      <w:r>
        <w:rPr>
          <w:rFonts w:hint="eastAsia"/>
        </w:rPr>
        <w:t>张一凡、赵翔、李季刚、曾秀英、庞椿云、钟莉、李纪阳、李宇、黄颖、叶倩、宋炎峰、何冉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刑法：</w:t>
      </w:r>
      <w:r>
        <w:rPr>
          <w:rFonts w:hint="eastAsia"/>
        </w:rPr>
        <w:t>何敏、郑然、吴蕊、冯云英、王明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国际法：</w:t>
      </w:r>
      <w:r>
        <w:rPr>
          <w:rFonts w:hint="eastAsia"/>
        </w:rPr>
        <w:t>何敏、黄庆旭、赵婧、李曾珠、徐滨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法律硕士：</w:t>
      </w:r>
      <w:r>
        <w:rPr>
          <w:rFonts w:hint="eastAsia"/>
        </w:rPr>
        <w:t>王帅、高萧丽、徐雪梅、帅欢、张基文、贺礼琳、巨一良、张玉扩、吕茜、马琬莹、许洪、张志、马睿</w:t>
      </w:r>
    </w:p>
    <w:p w:rsidR="00F07705" w:rsidRDefault="00F07705" w:rsidP="00E53534">
      <w:pPr>
        <w:rPr>
          <w:b/>
          <w:bCs/>
        </w:rPr>
      </w:pPr>
      <w:r>
        <w:rPr>
          <w:rFonts w:hint="eastAsia"/>
          <w:b/>
          <w:bCs/>
        </w:rPr>
        <w:t>法律硕士（非法学）：</w:t>
      </w:r>
      <w:r>
        <w:rPr>
          <w:rFonts w:hint="eastAsia"/>
        </w:rPr>
        <w:t>张永庆、冯佩姗、金鸿渐、潘坤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光华讲坛“主权货币国际化的法律问题”参加人员名单</w:t>
      </w:r>
    </w:p>
    <w:p w:rsidR="00F07705" w:rsidRDefault="00F07705" w:rsidP="00E53534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30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：熊小江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王晓贝、张明武、蔡炎炎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：金林玉、聂朝鑫、石菡影、曾曦、秦楠楠、吕海儒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：尹一涵、赵纯瑶、程夕珈、代娇娇、文凤、罗曼、晁亚运、李晓利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国际法：杜敏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赵雪飞、张道远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：刘志伟、涂亮、辜桃、马艳梅、施笑笑、王璐、教付敬、包立文、</w:t>
      </w:r>
    </w:p>
    <w:p w:rsidR="00F07705" w:rsidRDefault="00F07705" w:rsidP="00E53534">
      <w:r>
        <w:rPr>
          <w:rFonts w:hint="eastAsia"/>
        </w:rPr>
        <w:t>万祎、徐嘉佩、罗媛、姚敏、谢泽安、李聪、邹瑜、张娜、吕彬、孙可、宋朋阳、刘斐然（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法理学：</w:t>
      </w:r>
      <w:r>
        <w:rPr>
          <w:rFonts w:hint="eastAsia"/>
        </w:rPr>
        <w:t>胡蛟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吴蕊、杨浩珑、冯云英、熊兰兰、郑然、何敏、冉启涛</w:t>
      </w:r>
    </w:p>
    <w:p w:rsidR="00F07705" w:rsidRDefault="00F07705" w:rsidP="00E53534">
      <w:pPr>
        <w:ind w:left="843" w:hangingChars="400" w:hanging="843"/>
      </w:pPr>
      <w:r>
        <w:rPr>
          <w:rFonts w:hint="eastAsia"/>
          <w:b/>
        </w:rPr>
        <w:t>民商法</w:t>
      </w:r>
      <w:r>
        <w:rPr>
          <w:rFonts w:hint="eastAsia"/>
        </w:rPr>
        <w:t>：肖洋、李瑞、杨罗成、陆国航、禹夏青、许林、李军妍、韦丽娅、蒋昇洋、张云、</w:t>
      </w:r>
    </w:p>
    <w:p w:rsidR="00F07705" w:rsidRDefault="00F07705" w:rsidP="00E53534">
      <w:pPr>
        <w:ind w:left="840" w:hangingChars="400" w:hanging="840"/>
      </w:pPr>
      <w:r>
        <w:rPr>
          <w:rFonts w:hint="eastAsia"/>
        </w:rPr>
        <w:t>董格玛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：钟莉、黄颖、李季刚、李纪阳、叶倩、徐傲然</w:t>
      </w:r>
    </w:p>
    <w:p w:rsidR="00F07705" w:rsidRDefault="00F07705" w:rsidP="00E53534">
      <w:pPr>
        <w:tabs>
          <w:tab w:val="left" w:pos="4530"/>
        </w:tabs>
      </w:pPr>
      <w:r>
        <w:rPr>
          <w:rFonts w:hint="eastAsia"/>
          <w:b/>
        </w:rPr>
        <w:t>国际法</w:t>
      </w:r>
      <w:r>
        <w:rPr>
          <w:rFonts w:hint="eastAsia"/>
        </w:rPr>
        <w:t>：赵婧、何敏、徐滨、黄庆旭</w:t>
      </w:r>
      <w:r>
        <w:tab/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李翔宇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：巨一良、王帅、张基文、帅欢、许洪、周弋涵、杨奥博、姚培、徐雪梅、</w:t>
      </w:r>
    </w:p>
    <w:p w:rsidR="00F07705" w:rsidRDefault="00F07705" w:rsidP="00E53534">
      <w:r>
        <w:rPr>
          <w:rFonts w:hint="eastAsia"/>
        </w:rPr>
        <w:t>高萧丽、赵玉香、王舒誉、马睿、魏蓉、张玉扩、张志、张玉耀、李德志、马琬莹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：张永庆、章晶、蔡小奔、冯佩珊、彭蕾、高丽超、潘坤、范泽武、</w:t>
      </w:r>
    </w:p>
    <w:p w:rsidR="00F07705" w:rsidRDefault="00F07705" w:rsidP="00E53534">
      <w:r>
        <w:rPr>
          <w:rFonts w:hint="eastAsia"/>
        </w:rPr>
        <w:t>曾少鹏、牟杰、冯力、周舟、周鸣江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光华讲坛“新《预算法》的成就与不足”参加人员名单</w:t>
      </w:r>
    </w:p>
    <w:p w:rsidR="00F07705" w:rsidRDefault="00F07705" w:rsidP="00E53534">
      <w:pPr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1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30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E53534">
      <w:r>
        <w:rPr>
          <w:rFonts w:hint="eastAsia"/>
          <w:b/>
        </w:rPr>
        <w:t>法理学</w:t>
      </w:r>
      <w:r>
        <w:rPr>
          <w:rFonts w:hint="eastAsia"/>
        </w:rPr>
        <w:t>：熊小江（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王晓贝、张明武、蔡炎炎、孙媛媛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：金林玉、聂朝鑫、石菡影、曾曦、秦楠楠、吕海儒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：尹一涵、赵纯瑶、程夕珈、代娇娇、文凤、罗曼、晁亚运、李晓利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国际法：杜敏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赵雪飞、张道远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：刘志伟、涂亮、辜桃、马艳梅、施笑笑、王璐、教付敬、包立文、</w:t>
      </w:r>
    </w:p>
    <w:p w:rsidR="00F07705" w:rsidRDefault="00F07705" w:rsidP="00E53534">
      <w:r>
        <w:rPr>
          <w:rFonts w:hint="eastAsia"/>
        </w:rPr>
        <w:t>万祎、徐嘉佩、罗媛、姚敏、谢泽安、李聪、邹瑜、张娜、吕彬、孙可、宋朋阳、刘斐然、马天琳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法理学：</w:t>
      </w:r>
      <w:r>
        <w:rPr>
          <w:rFonts w:hint="eastAsia"/>
        </w:rPr>
        <w:t>胡蛟</w:t>
      </w:r>
    </w:p>
    <w:p w:rsidR="00F07705" w:rsidRDefault="00F07705" w:rsidP="00E53534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吴蕊、杨浩珑、冯云英、熊兰兰、郑然、何敏、冉启涛</w:t>
      </w:r>
    </w:p>
    <w:p w:rsidR="00F07705" w:rsidRDefault="00F07705" w:rsidP="00E53534">
      <w:pPr>
        <w:ind w:left="843" w:hangingChars="400" w:hanging="843"/>
      </w:pPr>
      <w:r>
        <w:rPr>
          <w:rFonts w:hint="eastAsia"/>
          <w:b/>
        </w:rPr>
        <w:t>民商法</w:t>
      </w:r>
      <w:r>
        <w:rPr>
          <w:rFonts w:hint="eastAsia"/>
        </w:rPr>
        <w:t>：肖洋、李瑞、杨罗成、陆国航、禹夏青、许林、李军妍、韦丽娅、蒋昇洋、张云、</w:t>
      </w:r>
    </w:p>
    <w:p w:rsidR="00F07705" w:rsidRDefault="00F07705" w:rsidP="00E53534">
      <w:pPr>
        <w:ind w:left="840" w:hangingChars="400" w:hanging="840"/>
      </w:pPr>
      <w:r>
        <w:rPr>
          <w:rFonts w:hint="eastAsia"/>
        </w:rPr>
        <w:t>董格玛、周凡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：钟莉、黄颖、李季刚、李纪阳、叶倩、徐傲然、刘剑涛、赵翔</w:t>
      </w:r>
    </w:p>
    <w:p w:rsidR="00F07705" w:rsidRDefault="00F07705" w:rsidP="00E53534">
      <w:r>
        <w:rPr>
          <w:rFonts w:hint="eastAsia"/>
          <w:b/>
        </w:rPr>
        <w:t>国际法</w:t>
      </w:r>
      <w:r>
        <w:rPr>
          <w:rFonts w:hint="eastAsia"/>
        </w:rPr>
        <w:t>：赵婧、何敏、徐滨、黄庆旭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李翔宇</w:t>
      </w:r>
    </w:p>
    <w:p w:rsidR="00F07705" w:rsidRDefault="00F07705" w:rsidP="00E53534">
      <w:r>
        <w:rPr>
          <w:rFonts w:hint="eastAsia"/>
          <w:b/>
        </w:rPr>
        <w:t>法律硕士（法学）</w:t>
      </w:r>
      <w:r>
        <w:rPr>
          <w:rFonts w:hint="eastAsia"/>
        </w:rPr>
        <w:t>：巨一良、王帅、张基文、帅欢、许洪、周弋涵、杨奥博、姚培、徐雪梅、</w:t>
      </w:r>
    </w:p>
    <w:p w:rsidR="00F07705" w:rsidRDefault="00F07705" w:rsidP="00E53534">
      <w:r>
        <w:rPr>
          <w:rFonts w:hint="eastAsia"/>
        </w:rPr>
        <w:t>高萧丽、赵玉香、王舒誉、马睿、魏蓉、张玉扩、张志、张玉耀、李德志、贺礼琳、王丽娟、马琬莹</w:t>
      </w:r>
    </w:p>
    <w:p w:rsidR="00F07705" w:rsidRDefault="00F07705" w:rsidP="00E53534">
      <w:r>
        <w:rPr>
          <w:rFonts w:hint="eastAsia"/>
          <w:b/>
        </w:rPr>
        <w:t>法律硕士（非法学）</w:t>
      </w:r>
      <w:r>
        <w:rPr>
          <w:rFonts w:hint="eastAsia"/>
        </w:rPr>
        <w:t>：张永庆、章晶、蔡小奔、冯佩珊、彭蕾、高丽超、潘坤、范泽武、</w:t>
      </w:r>
    </w:p>
    <w:p w:rsidR="00F07705" w:rsidRDefault="00F07705" w:rsidP="00E53534">
      <w:r>
        <w:rPr>
          <w:rFonts w:hint="eastAsia"/>
        </w:rPr>
        <w:t>曾少鹏、牟杰、冯力、周舟、周鸣江、石超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光华讲坛</w:t>
      </w:r>
      <w:r w:rsidRPr="00F50F2F">
        <w:rPr>
          <w:rFonts w:hint="eastAsia"/>
          <w:b/>
          <w:sz w:val="24"/>
        </w:rPr>
        <w:t>“</w:t>
      </w:r>
      <w:r>
        <w:rPr>
          <w:rFonts w:hint="eastAsia"/>
          <w:b/>
          <w:sz w:val="24"/>
        </w:rPr>
        <w:t>互联网金融的本质与监管理念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2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12</w:t>
        </w:r>
        <w:r w:rsidRPr="00F50F2F"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1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Pr="00F50F2F" w:rsidRDefault="00F07705" w:rsidP="00E53534">
      <w:pPr>
        <w:rPr>
          <w:b/>
        </w:rPr>
      </w:pPr>
      <w:r w:rsidRPr="00F50F2F">
        <w:rPr>
          <w:b/>
        </w:rPr>
        <w:t>2013</w:t>
      </w:r>
      <w:r w:rsidRPr="00F50F2F">
        <w:rPr>
          <w:rFonts w:hint="eastAsia"/>
          <w:b/>
        </w:rPr>
        <w:t>级：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：尹恒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张浩霖、孙媛媛、王晓贝、张明武、张静薇、刘博鸿、蔡炎炎</w:t>
      </w:r>
    </w:p>
    <w:p w:rsidR="00F07705" w:rsidRDefault="00F07705" w:rsidP="00E53534">
      <w:r w:rsidRPr="00F50F2F">
        <w:rPr>
          <w:rFonts w:hint="eastAsia"/>
          <w:b/>
        </w:rPr>
        <w:t>民商法</w:t>
      </w:r>
      <w:r>
        <w:rPr>
          <w:rFonts w:hint="eastAsia"/>
        </w:rPr>
        <w:t>：金林玉、聂朝鑫、石菡影、曾曦、孙志殷、秦楠楠</w:t>
      </w:r>
    </w:p>
    <w:p w:rsidR="00F07705" w:rsidRPr="0097153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：尹一涵、赵纯瑶、程夕珈、代娇娇、文凤、张彬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 w:rsidRPr="00C144A9">
        <w:rPr>
          <w:rFonts w:hint="eastAsia"/>
        </w:rPr>
        <w:t>赵雪飞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：吴倩、周腾达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：刘志伟、涂亮、辜桃、马艳梅、施笑笑、王璐、教付敬、包立文、</w:t>
      </w:r>
    </w:p>
    <w:p w:rsidR="00F07705" w:rsidRDefault="00F07705" w:rsidP="00E53534">
      <w:r>
        <w:rPr>
          <w:rFonts w:hint="eastAsia"/>
        </w:rPr>
        <w:t>万祎、马莉茹、徐嘉佩、罗媛、姚敏、谢泽安</w:t>
      </w:r>
    </w:p>
    <w:p w:rsidR="00F07705" w:rsidRDefault="00F07705" w:rsidP="00E53534">
      <w:pPr>
        <w:rPr>
          <w:b/>
        </w:rPr>
      </w:pPr>
    </w:p>
    <w:p w:rsidR="00F07705" w:rsidRPr="00F50F2F" w:rsidRDefault="00F07705" w:rsidP="00E53534">
      <w:pPr>
        <w:rPr>
          <w:b/>
        </w:rPr>
      </w:pPr>
      <w:r w:rsidRPr="00F50F2F">
        <w:rPr>
          <w:b/>
        </w:rPr>
        <w:t>201</w:t>
      </w:r>
      <w:r>
        <w:rPr>
          <w:b/>
        </w:rPr>
        <w:t>4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52</w:t>
      </w:r>
      <w:r>
        <w:rPr>
          <w:rFonts w:hint="eastAsia"/>
          <w:b/>
        </w:rPr>
        <w:t>）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吴蕊、杨浩珑</w:t>
      </w:r>
    </w:p>
    <w:p w:rsidR="00F07705" w:rsidRDefault="00F07705" w:rsidP="00E53534">
      <w:pPr>
        <w:ind w:left="843" w:hangingChars="400" w:hanging="843"/>
      </w:pPr>
      <w:r w:rsidRPr="00F50F2F">
        <w:rPr>
          <w:rFonts w:hint="eastAsia"/>
          <w:b/>
        </w:rPr>
        <w:t>民商法</w:t>
      </w:r>
      <w:r>
        <w:rPr>
          <w:rFonts w:hint="eastAsia"/>
        </w:rPr>
        <w:t>：李硕、周霞、肖洋、李瑞、杨罗成、陆国航、周凡、毛鹏、禹夏青、许林、</w:t>
      </w:r>
    </w:p>
    <w:p w:rsidR="00F07705" w:rsidRDefault="00F07705" w:rsidP="00E53534">
      <w:pPr>
        <w:ind w:left="840" w:hangingChars="400" w:hanging="840"/>
      </w:pPr>
      <w:r>
        <w:rPr>
          <w:rFonts w:hint="eastAsia"/>
        </w:rPr>
        <w:t>李军妍</w:t>
      </w:r>
    </w:p>
    <w:p w:rsidR="00F07705" w:rsidRPr="009C058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：钟莉、曾秀英、张一凡、陈莉、赵翔、黄颖、庞椿云、宋炎峰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：赵婧、何敏、徐滨、李曾珠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李文丽、潘文婷、李翔宇、胡月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：巨一良、王丽娟、贺礼琳、王帅、张基文、许洪、周弋涵、徐雪梅、</w:t>
      </w:r>
    </w:p>
    <w:p w:rsidR="00F07705" w:rsidRPr="00F63EBE" w:rsidRDefault="00F07705" w:rsidP="00E53534">
      <w:r>
        <w:rPr>
          <w:rFonts w:hint="eastAsia"/>
        </w:rPr>
        <w:t>高萧丽、帅欢、马婉莹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：张永庆、章晶、蔡小奔、冯佩珊、彭蕾、高丽超、冯海英、潘坤、</w:t>
      </w:r>
    </w:p>
    <w:p w:rsidR="00F07705" w:rsidRPr="00305AFF" w:rsidRDefault="00F07705" w:rsidP="00E53534">
      <w:r>
        <w:rPr>
          <w:rFonts w:hint="eastAsia"/>
        </w:rPr>
        <w:t>范泽武、曾少鹏、庞春杨、郑冀川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C35E19">
      <w:pPr>
        <w:pStyle w:val="Heading2"/>
        <w:widowControl/>
        <w:spacing w:before="450" w:line="375" w:lineRule="atLeast"/>
        <w:jc w:val="center"/>
        <w:rPr>
          <w:rFonts w:ascii="Times New Roman" w:hAnsi="Times New Roman" w:cs="Times New Roman"/>
          <w:kern w:val="2"/>
          <w:sz w:val="24"/>
          <w:szCs w:val="20"/>
        </w:rPr>
      </w:pPr>
      <w:r>
        <w:rPr>
          <w:rFonts w:ascii="Times New Roman" w:hAnsi="Times New Roman" w:cs="Times New Roman" w:hint="eastAsia"/>
          <w:kern w:val="2"/>
          <w:sz w:val="24"/>
          <w:szCs w:val="20"/>
        </w:rPr>
        <w:t>【光华讲坛】台灣中正大學法學院刘建宏教授：法治国图像变迁下司法权功能之再探讨</w:t>
      </w:r>
    </w:p>
    <w:p w:rsidR="00F07705" w:rsidRPr="00C35E19" w:rsidRDefault="00F07705" w:rsidP="00C35E19">
      <w:pPr>
        <w:ind w:firstLineChars="2950" w:firstLine="6195"/>
        <w:rPr>
          <w:rFonts w:ascii="黑体" w:eastAsia="黑体" w:hAnsi="黑体"/>
        </w:rPr>
      </w:pPr>
      <w:r>
        <w:rPr>
          <w:rFonts w:ascii="黑体" w:eastAsia="黑体" w:hAnsi="黑体"/>
        </w:rPr>
        <w:t>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"/>
          <w:attr w:name="Month" w:val="12"/>
          <w:attr w:name="Year" w:val="2014"/>
        </w:smartTagPr>
        <w:r w:rsidRPr="00C35E19">
          <w:rPr>
            <w:rFonts w:ascii="黑体" w:eastAsia="黑体" w:hAnsi="黑体"/>
          </w:rPr>
          <w:t>2014</w:t>
        </w:r>
        <w:r w:rsidRPr="00C35E19">
          <w:rPr>
            <w:rFonts w:ascii="黑体" w:eastAsia="黑体" w:hAnsi="黑体" w:hint="eastAsia"/>
          </w:rPr>
          <w:t>年</w:t>
        </w:r>
        <w:r w:rsidRPr="00C35E19">
          <w:rPr>
            <w:rFonts w:ascii="黑体" w:eastAsia="黑体" w:hAnsi="黑体"/>
          </w:rPr>
          <w:t>12</w:t>
        </w:r>
        <w:r w:rsidRPr="00C35E19">
          <w:rPr>
            <w:rFonts w:ascii="黑体" w:eastAsia="黑体" w:hAnsi="黑体" w:hint="eastAsia"/>
          </w:rPr>
          <w:t>月</w:t>
        </w:r>
        <w:r w:rsidRPr="00C35E19">
          <w:rPr>
            <w:rFonts w:ascii="黑体" w:eastAsia="黑体" w:hAnsi="黑体"/>
          </w:rPr>
          <w:t>3</w:t>
        </w:r>
        <w:r w:rsidRPr="00C35E19">
          <w:rPr>
            <w:rFonts w:ascii="黑体" w:eastAsia="黑体" w:hAnsi="黑体" w:hint="eastAsia"/>
          </w:rPr>
          <w:t>日</w:t>
        </w:r>
      </w:smartTag>
    </w:p>
    <w:p w:rsidR="00F07705" w:rsidRDefault="00F07705" w:rsidP="00E53534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</w:t>
      </w:r>
    </w:p>
    <w:p w:rsidR="00F07705" w:rsidRDefault="00F07705" w:rsidP="00E53534">
      <w:r>
        <w:rPr>
          <w:rFonts w:hint="eastAsia"/>
          <w:b/>
        </w:rPr>
        <w:t>刑法</w:t>
      </w:r>
      <w:r>
        <w:rPr>
          <w:rFonts w:hint="eastAsia"/>
        </w:rPr>
        <w:t>：刘博鸿</w:t>
      </w:r>
      <w:r>
        <w:t xml:space="preserve"> </w:t>
      </w:r>
      <w:r>
        <w:rPr>
          <w:rFonts w:hint="eastAsia"/>
        </w:rPr>
        <w:t>孙媛媛</w:t>
      </w:r>
      <w:r>
        <w:t xml:space="preserve">  </w:t>
      </w:r>
      <w:r>
        <w:rPr>
          <w:rFonts w:hint="eastAsia"/>
        </w:rPr>
        <w:t>张浩霖</w:t>
      </w:r>
      <w:r>
        <w:t xml:space="preserve"> </w:t>
      </w:r>
      <w:r>
        <w:rPr>
          <w:rFonts w:hint="eastAsia"/>
        </w:rPr>
        <w:t>张明武</w:t>
      </w:r>
      <w:r>
        <w:t xml:space="preserve"> </w:t>
      </w:r>
      <w:r>
        <w:rPr>
          <w:rFonts w:hint="eastAsia"/>
        </w:rPr>
        <w:t>张静薇</w:t>
      </w:r>
      <w:r>
        <w:t xml:space="preserve"> </w:t>
      </w:r>
      <w:r>
        <w:rPr>
          <w:rFonts w:hint="eastAsia"/>
        </w:rPr>
        <w:t>谢荣翠</w:t>
      </w:r>
      <w:r>
        <w:t xml:space="preserve"> </w:t>
      </w:r>
      <w:r>
        <w:rPr>
          <w:rFonts w:hint="eastAsia"/>
        </w:rPr>
        <w:t>蔡炎炎</w:t>
      </w:r>
      <w:r>
        <w:t xml:space="preserve"> </w:t>
      </w:r>
      <w:r>
        <w:rPr>
          <w:rFonts w:hint="eastAsia"/>
        </w:rPr>
        <w:t>王晓贝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：文凤</w:t>
      </w:r>
      <w:r>
        <w:t xml:space="preserve"> </w:t>
      </w:r>
      <w:r>
        <w:rPr>
          <w:rFonts w:hint="eastAsia"/>
        </w:rPr>
        <w:t>严一涵</w:t>
      </w:r>
      <w:r>
        <w:t xml:space="preserve"> </w:t>
      </w:r>
      <w:r>
        <w:rPr>
          <w:rFonts w:hint="eastAsia"/>
        </w:rPr>
        <w:t>赵纯瑶</w:t>
      </w:r>
      <w:r>
        <w:t xml:space="preserve"> </w:t>
      </w:r>
      <w:r>
        <w:rPr>
          <w:rFonts w:hint="eastAsia"/>
        </w:rPr>
        <w:t>代娇娇</w:t>
      </w:r>
      <w:r>
        <w:t xml:space="preserve"> </w:t>
      </w:r>
      <w:r>
        <w:rPr>
          <w:rFonts w:hint="eastAsia"/>
        </w:rPr>
        <w:t>张彬</w:t>
      </w:r>
      <w:r>
        <w:t xml:space="preserve"> </w:t>
      </w:r>
      <w:r>
        <w:rPr>
          <w:rFonts w:hint="eastAsia"/>
        </w:rPr>
        <w:t>张斌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：聂朝鑫</w:t>
      </w:r>
      <w:r>
        <w:t xml:space="preserve"> </w:t>
      </w:r>
      <w:r>
        <w:rPr>
          <w:rFonts w:hint="eastAsia"/>
        </w:rPr>
        <w:t>秦楠楠</w:t>
      </w:r>
      <w:r>
        <w:t xml:space="preserve">  </w:t>
      </w:r>
      <w:r>
        <w:rPr>
          <w:rFonts w:hint="eastAsia"/>
        </w:rPr>
        <w:t>孙志殷</w:t>
      </w:r>
      <w:r>
        <w:t xml:space="preserve"> </w:t>
      </w:r>
      <w:r>
        <w:rPr>
          <w:rFonts w:hint="eastAsia"/>
        </w:rPr>
        <w:t>石菡影</w:t>
      </w:r>
      <w:r>
        <w:t xml:space="preserve"> </w:t>
      </w:r>
      <w:r>
        <w:rPr>
          <w:rFonts w:hint="eastAsia"/>
        </w:rPr>
        <w:t>曾曦</w:t>
      </w:r>
    </w:p>
    <w:p w:rsidR="00F07705" w:rsidRDefault="00F07705" w:rsidP="00E53534">
      <w:r>
        <w:rPr>
          <w:rFonts w:hint="eastAsia"/>
          <w:b/>
        </w:rPr>
        <w:t>理论法</w:t>
      </w:r>
      <w:r>
        <w:rPr>
          <w:rFonts w:hint="eastAsia"/>
        </w:rPr>
        <w:t>：尹恒</w:t>
      </w:r>
      <w:r>
        <w:t xml:space="preserve"> </w:t>
      </w:r>
      <w:r>
        <w:rPr>
          <w:rFonts w:hint="eastAsia"/>
        </w:rPr>
        <w:t>熊小江</w:t>
      </w:r>
    </w:p>
    <w:p w:rsidR="00F07705" w:rsidRDefault="00F07705" w:rsidP="00E53534">
      <w:r>
        <w:rPr>
          <w:rFonts w:hint="eastAsia"/>
          <w:b/>
        </w:rPr>
        <w:t>诉讼法</w:t>
      </w:r>
      <w:r>
        <w:rPr>
          <w:rFonts w:hint="eastAsia"/>
        </w:rPr>
        <w:t>：赵雪飞</w:t>
      </w:r>
      <w:r>
        <w:t xml:space="preserve"> </w:t>
      </w:r>
    </w:p>
    <w:p w:rsidR="00F07705" w:rsidRDefault="00F07705" w:rsidP="00E53534">
      <w:r>
        <w:rPr>
          <w:rFonts w:hint="eastAsia"/>
          <w:b/>
        </w:rPr>
        <w:t>法硕（非法）</w:t>
      </w:r>
      <w:r>
        <w:rPr>
          <w:rFonts w:hint="eastAsia"/>
        </w:rPr>
        <w:t>：刘志伟</w:t>
      </w:r>
      <w:r>
        <w:t xml:space="preserve"> </w:t>
      </w:r>
      <w:r>
        <w:rPr>
          <w:rFonts w:hint="eastAsia"/>
        </w:rPr>
        <w:t>谢泽安</w:t>
      </w:r>
      <w:r>
        <w:t xml:space="preserve"> </w:t>
      </w:r>
      <w:r>
        <w:rPr>
          <w:rFonts w:hint="eastAsia"/>
        </w:rPr>
        <w:t>涂亮</w:t>
      </w:r>
      <w:r>
        <w:t xml:space="preserve"> </w:t>
      </w:r>
      <w:r>
        <w:rPr>
          <w:rFonts w:hint="eastAsia"/>
        </w:rPr>
        <w:t>教付敬</w:t>
      </w:r>
      <w:r>
        <w:t xml:space="preserve"> </w:t>
      </w:r>
      <w:r>
        <w:rPr>
          <w:rFonts w:hint="eastAsia"/>
        </w:rPr>
        <w:t>张娜</w:t>
      </w:r>
      <w:r>
        <w:t xml:space="preserve"> </w:t>
      </w:r>
      <w:r>
        <w:rPr>
          <w:rFonts w:hint="eastAsia"/>
        </w:rPr>
        <w:t>姚敏</w:t>
      </w:r>
      <w:r>
        <w:t xml:space="preserve"> </w:t>
      </w:r>
      <w:r>
        <w:rPr>
          <w:rFonts w:hint="eastAsia"/>
        </w:rPr>
        <w:t>马天琳</w:t>
      </w:r>
      <w:r>
        <w:t xml:space="preserve"> </w:t>
      </w:r>
      <w:r>
        <w:rPr>
          <w:rFonts w:hint="eastAsia"/>
        </w:rPr>
        <w:t>马艳梅</w:t>
      </w:r>
      <w:r>
        <w:t xml:space="preserve"> </w:t>
      </w:r>
      <w:r>
        <w:rPr>
          <w:rFonts w:hint="eastAsia"/>
        </w:rPr>
        <w:t>施笑笑</w:t>
      </w:r>
    </w:p>
    <w:p w:rsidR="00F07705" w:rsidRDefault="00F07705" w:rsidP="00E53534">
      <w:r>
        <w:rPr>
          <w:rFonts w:hint="eastAsia"/>
          <w:b/>
        </w:rPr>
        <w:t>法硕（法学）</w:t>
      </w:r>
      <w:r>
        <w:rPr>
          <w:rFonts w:hint="eastAsia"/>
        </w:rPr>
        <w:t>：周腾达</w:t>
      </w:r>
      <w:r>
        <w:t xml:space="preserve"> </w:t>
      </w:r>
      <w:r>
        <w:rPr>
          <w:rFonts w:hint="eastAsia"/>
        </w:rPr>
        <w:t>吴倩</w:t>
      </w:r>
    </w:p>
    <w:p w:rsidR="00F07705" w:rsidRDefault="00F07705" w:rsidP="00E53534">
      <w:pPr>
        <w:rPr>
          <w:b/>
        </w:rPr>
      </w:pPr>
    </w:p>
    <w:p w:rsidR="00F07705" w:rsidRDefault="00F07705" w:rsidP="00E53534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</w:t>
      </w:r>
    </w:p>
    <w:p w:rsidR="00F07705" w:rsidRDefault="00F07705" w:rsidP="00E53534">
      <w:r>
        <w:rPr>
          <w:rFonts w:hint="eastAsia"/>
          <w:b/>
        </w:rPr>
        <w:t>民商法</w:t>
      </w:r>
      <w:r>
        <w:rPr>
          <w:rFonts w:hint="eastAsia"/>
        </w:rPr>
        <w:t>：许林</w:t>
      </w:r>
      <w:r>
        <w:t xml:space="preserve"> </w:t>
      </w:r>
      <w:r>
        <w:rPr>
          <w:rFonts w:hint="eastAsia"/>
        </w:rPr>
        <w:t>吕海儒</w:t>
      </w:r>
      <w:r>
        <w:t xml:space="preserve"> </w:t>
      </w:r>
      <w:r>
        <w:rPr>
          <w:rFonts w:hint="eastAsia"/>
        </w:rPr>
        <w:t>李硕</w:t>
      </w:r>
      <w:r>
        <w:t xml:space="preserve"> </w:t>
      </w:r>
      <w:r>
        <w:rPr>
          <w:rFonts w:hint="eastAsia"/>
        </w:rPr>
        <w:t>董格玛</w:t>
      </w:r>
      <w:r>
        <w:t xml:space="preserve"> </w:t>
      </w:r>
      <w:r>
        <w:rPr>
          <w:rFonts w:hint="eastAsia"/>
        </w:rPr>
        <w:t>蒋昇洋</w:t>
      </w:r>
      <w:r>
        <w:t xml:space="preserve"> </w:t>
      </w:r>
      <w:r>
        <w:rPr>
          <w:rFonts w:hint="eastAsia"/>
        </w:rPr>
        <w:t>向志洁</w:t>
      </w:r>
      <w:r>
        <w:t xml:space="preserve"> </w:t>
      </w:r>
      <w:r>
        <w:rPr>
          <w:rFonts w:hint="eastAsia"/>
        </w:rPr>
        <w:t>路国航</w:t>
      </w:r>
      <w:r>
        <w:t xml:space="preserve"> </w:t>
      </w:r>
      <w:r>
        <w:rPr>
          <w:rFonts w:hint="eastAsia"/>
        </w:rPr>
        <w:t>肖洋</w:t>
      </w:r>
      <w:r>
        <w:t xml:space="preserve"> </w:t>
      </w:r>
      <w:r>
        <w:rPr>
          <w:rFonts w:hint="eastAsia"/>
        </w:rPr>
        <w:t>杜娅</w:t>
      </w:r>
      <w:r>
        <w:t xml:space="preserve"> </w:t>
      </w:r>
      <w:r>
        <w:rPr>
          <w:rFonts w:hint="eastAsia"/>
        </w:rPr>
        <w:t>周霞</w:t>
      </w:r>
      <w:r>
        <w:t xml:space="preserve"> </w:t>
      </w:r>
      <w:r>
        <w:rPr>
          <w:rFonts w:hint="eastAsia"/>
        </w:rPr>
        <w:t>张云</w:t>
      </w:r>
    </w:p>
    <w:p w:rsidR="00F07705" w:rsidRDefault="00F07705" w:rsidP="00E53534">
      <w:r>
        <w:t xml:space="preserve">               </w:t>
      </w:r>
      <w:r>
        <w:rPr>
          <w:rFonts w:hint="eastAsia"/>
        </w:rPr>
        <w:t>禹夏青</w:t>
      </w:r>
      <w:r>
        <w:t xml:space="preserve"> </w:t>
      </w:r>
      <w:r>
        <w:rPr>
          <w:rFonts w:hint="eastAsia"/>
        </w:rPr>
        <w:t>李璐</w:t>
      </w:r>
      <w:r>
        <w:t xml:space="preserve"> </w:t>
      </w:r>
      <w:r>
        <w:rPr>
          <w:rFonts w:hint="eastAsia"/>
        </w:rPr>
        <w:t>李军妍</w:t>
      </w:r>
      <w:r>
        <w:t xml:space="preserve"> </w:t>
      </w:r>
      <w:r>
        <w:rPr>
          <w:rFonts w:hint="eastAsia"/>
        </w:rPr>
        <w:t>韦丽娅</w:t>
      </w:r>
      <w:r>
        <w:t xml:space="preserve"> </w:t>
      </w:r>
      <w:r>
        <w:rPr>
          <w:rFonts w:hint="eastAsia"/>
        </w:rPr>
        <w:t>毛鹏</w:t>
      </w:r>
      <w:r>
        <w:t xml:space="preserve"> </w:t>
      </w:r>
    </w:p>
    <w:p w:rsidR="00F07705" w:rsidRDefault="00F07705" w:rsidP="00E53534">
      <w:r>
        <w:rPr>
          <w:rFonts w:hint="eastAsia"/>
          <w:b/>
        </w:rPr>
        <w:t>经济法</w:t>
      </w:r>
      <w:r>
        <w:rPr>
          <w:rFonts w:hint="eastAsia"/>
        </w:rPr>
        <w:t>：黄颖</w:t>
      </w:r>
      <w:r>
        <w:t xml:space="preserve"> </w:t>
      </w:r>
      <w:r>
        <w:rPr>
          <w:rFonts w:hint="eastAsia"/>
        </w:rPr>
        <w:t>叶倩</w:t>
      </w:r>
      <w:r>
        <w:t xml:space="preserve"> </w:t>
      </w:r>
      <w:r>
        <w:rPr>
          <w:rFonts w:hint="eastAsia"/>
        </w:rPr>
        <w:t>曾秀英</w:t>
      </w:r>
      <w:r>
        <w:t xml:space="preserve"> </w:t>
      </w:r>
      <w:r>
        <w:rPr>
          <w:rFonts w:hint="eastAsia"/>
        </w:rPr>
        <w:t>钟莉</w:t>
      </w:r>
      <w:r>
        <w:t xml:space="preserve"> </w:t>
      </w:r>
      <w:r>
        <w:rPr>
          <w:rFonts w:hint="eastAsia"/>
        </w:rPr>
        <w:t>李曾珠</w:t>
      </w:r>
      <w:r>
        <w:t xml:space="preserve"> </w:t>
      </w:r>
      <w:r>
        <w:rPr>
          <w:rFonts w:hint="eastAsia"/>
        </w:rPr>
        <w:t>陈莉</w:t>
      </w:r>
    </w:p>
    <w:p w:rsidR="00F07705" w:rsidRDefault="00F07705" w:rsidP="00E53534">
      <w:r>
        <w:rPr>
          <w:rFonts w:hint="eastAsia"/>
          <w:b/>
        </w:rPr>
        <w:t>诉讼法：</w:t>
      </w:r>
      <w:r>
        <w:rPr>
          <w:rFonts w:hint="eastAsia"/>
        </w:rPr>
        <w:t>潘文婷</w:t>
      </w:r>
      <w:r>
        <w:t xml:space="preserve"> </w:t>
      </w:r>
      <w:r>
        <w:rPr>
          <w:rFonts w:hint="eastAsia"/>
        </w:rPr>
        <w:t>李文丽</w:t>
      </w:r>
    </w:p>
    <w:p w:rsidR="00F07705" w:rsidRDefault="00F07705" w:rsidP="00E53534">
      <w:r>
        <w:rPr>
          <w:rFonts w:hint="eastAsia"/>
          <w:b/>
        </w:rPr>
        <w:t>国际法：</w:t>
      </w:r>
      <w:r>
        <w:rPr>
          <w:rFonts w:hint="eastAsia"/>
        </w:rPr>
        <w:t>赵婧</w:t>
      </w:r>
      <w:r>
        <w:t xml:space="preserve"> </w:t>
      </w:r>
      <w:r>
        <w:rPr>
          <w:rFonts w:hint="eastAsia"/>
        </w:rPr>
        <w:t>黄庆旭</w:t>
      </w:r>
      <w:r>
        <w:t xml:space="preserve"> </w:t>
      </w:r>
      <w:r>
        <w:rPr>
          <w:rFonts w:hint="eastAsia"/>
        </w:rPr>
        <w:t>何敏</w:t>
      </w:r>
    </w:p>
    <w:p w:rsidR="00F07705" w:rsidRDefault="00F07705" w:rsidP="00E53534">
      <w:r>
        <w:rPr>
          <w:rFonts w:hint="eastAsia"/>
          <w:b/>
        </w:rPr>
        <w:t>理论法</w:t>
      </w:r>
      <w:r>
        <w:rPr>
          <w:rFonts w:hint="eastAsia"/>
        </w:rPr>
        <w:t>：王立馨</w:t>
      </w:r>
      <w:r>
        <w:t xml:space="preserve"> </w:t>
      </w:r>
    </w:p>
    <w:p w:rsidR="00F07705" w:rsidRDefault="00F07705" w:rsidP="00E53534">
      <w:r>
        <w:rPr>
          <w:rFonts w:hint="eastAsia"/>
          <w:b/>
        </w:rPr>
        <w:t>刑法：</w:t>
      </w:r>
      <w:r>
        <w:rPr>
          <w:b/>
        </w:rPr>
        <w:t xml:space="preserve"> </w:t>
      </w:r>
      <w:r>
        <w:t xml:space="preserve"> </w:t>
      </w:r>
      <w:r>
        <w:rPr>
          <w:rFonts w:hint="eastAsia"/>
        </w:rPr>
        <w:t>王明</w:t>
      </w:r>
      <w:r>
        <w:t xml:space="preserve"> </w:t>
      </w:r>
      <w:r>
        <w:rPr>
          <w:rFonts w:hint="eastAsia"/>
        </w:rPr>
        <w:t>冯云英</w:t>
      </w:r>
      <w:r>
        <w:t xml:space="preserve"> </w:t>
      </w:r>
      <w:r>
        <w:rPr>
          <w:rFonts w:hint="eastAsia"/>
        </w:rPr>
        <w:t>吴蕊</w:t>
      </w:r>
    </w:p>
    <w:p w:rsidR="00F07705" w:rsidRDefault="00F07705" w:rsidP="00E53534">
      <w:r>
        <w:rPr>
          <w:rFonts w:hint="eastAsia"/>
          <w:b/>
        </w:rPr>
        <w:t>法硕（非法）</w:t>
      </w:r>
      <w:r>
        <w:rPr>
          <w:rFonts w:hint="eastAsia"/>
        </w:rPr>
        <w:t>：</w:t>
      </w:r>
      <w:r>
        <w:t xml:space="preserve"> </w:t>
      </w:r>
      <w:r>
        <w:rPr>
          <w:rFonts w:hint="eastAsia"/>
        </w:rPr>
        <w:t>冯海英</w:t>
      </w:r>
      <w:r>
        <w:t xml:space="preserve"> </w:t>
      </w:r>
      <w:r>
        <w:rPr>
          <w:rFonts w:hint="eastAsia"/>
        </w:rPr>
        <w:t>唐春杨</w:t>
      </w:r>
      <w:r>
        <w:t xml:space="preserve"> </w:t>
      </w:r>
      <w:r>
        <w:rPr>
          <w:rFonts w:hint="eastAsia"/>
        </w:rPr>
        <w:t>刘佳林</w:t>
      </w:r>
      <w:r>
        <w:t xml:space="preserve"> </w:t>
      </w:r>
      <w:r>
        <w:rPr>
          <w:rFonts w:hint="eastAsia"/>
        </w:rPr>
        <w:t>范泽武</w:t>
      </w:r>
      <w:r>
        <w:t xml:space="preserve"> </w:t>
      </w:r>
      <w:r>
        <w:rPr>
          <w:rFonts w:hint="eastAsia"/>
        </w:rPr>
        <w:t>蔡小奔</w:t>
      </w:r>
      <w:r>
        <w:t xml:space="preserve"> </w:t>
      </w:r>
      <w:r>
        <w:rPr>
          <w:rFonts w:hint="eastAsia"/>
        </w:rPr>
        <w:t>彭蕾</w:t>
      </w:r>
      <w:r>
        <w:t xml:space="preserve"> </w:t>
      </w:r>
      <w:r>
        <w:rPr>
          <w:rFonts w:hint="eastAsia"/>
        </w:rPr>
        <w:t>冯佩珊</w:t>
      </w:r>
      <w:r>
        <w:t xml:space="preserve"> </w:t>
      </w:r>
      <w:r>
        <w:rPr>
          <w:rFonts w:hint="eastAsia"/>
        </w:rPr>
        <w:t>张永庆</w:t>
      </w:r>
      <w:r>
        <w:t xml:space="preserve"> </w:t>
      </w:r>
    </w:p>
    <w:p w:rsidR="00F07705" w:rsidRDefault="00F07705" w:rsidP="00E53534">
      <w:r>
        <w:t xml:space="preserve">                    </w:t>
      </w:r>
      <w:r>
        <w:rPr>
          <w:rFonts w:hint="eastAsia"/>
        </w:rPr>
        <w:t>金鸿渐</w:t>
      </w:r>
      <w:r>
        <w:t xml:space="preserve">  </w:t>
      </w:r>
      <w:r>
        <w:rPr>
          <w:rFonts w:hint="eastAsia"/>
        </w:rPr>
        <w:t>高丽超</w:t>
      </w:r>
      <w:r>
        <w:t xml:space="preserve"> </w:t>
      </w:r>
      <w:r>
        <w:rPr>
          <w:rFonts w:hint="eastAsia"/>
        </w:rPr>
        <w:t>潘坤</w:t>
      </w:r>
      <w:r>
        <w:t xml:space="preserve"> </w:t>
      </w:r>
      <w:r>
        <w:rPr>
          <w:rFonts w:hint="eastAsia"/>
        </w:rPr>
        <w:t>曾少鹏</w:t>
      </w:r>
      <w:r>
        <w:t xml:space="preserve"> </w:t>
      </w:r>
      <w:r>
        <w:rPr>
          <w:rFonts w:hint="eastAsia"/>
        </w:rPr>
        <w:t>郑冀川</w:t>
      </w:r>
      <w:r>
        <w:t xml:space="preserve"> </w:t>
      </w:r>
      <w:r>
        <w:rPr>
          <w:rFonts w:hint="eastAsia"/>
        </w:rPr>
        <w:t>和波</w:t>
      </w:r>
      <w:r>
        <w:t xml:space="preserve"> </w:t>
      </w:r>
      <w:r>
        <w:rPr>
          <w:rFonts w:hint="eastAsia"/>
        </w:rPr>
        <w:t>冯力</w:t>
      </w:r>
      <w:r>
        <w:t xml:space="preserve"> </w:t>
      </w:r>
    </w:p>
    <w:p w:rsidR="00F07705" w:rsidRDefault="00F07705" w:rsidP="00E53534">
      <w:r>
        <w:rPr>
          <w:rFonts w:hint="eastAsia"/>
          <w:b/>
        </w:rPr>
        <w:t>法硕（法学）</w:t>
      </w:r>
      <w:r>
        <w:rPr>
          <w:rFonts w:hint="eastAsia"/>
        </w:rPr>
        <w:t>：马睿</w:t>
      </w:r>
      <w:r>
        <w:t xml:space="preserve"> </w:t>
      </w:r>
      <w:r>
        <w:rPr>
          <w:rFonts w:hint="eastAsia"/>
        </w:rPr>
        <w:t>王帅</w:t>
      </w:r>
      <w:r>
        <w:t xml:space="preserve"> </w:t>
      </w:r>
      <w:r>
        <w:rPr>
          <w:rFonts w:hint="eastAsia"/>
        </w:rPr>
        <w:t>张志</w:t>
      </w:r>
      <w:r>
        <w:t xml:space="preserve"> </w:t>
      </w:r>
      <w:r>
        <w:rPr>
          <w:rFonts w:hint="eastAsia"/>
        </w:rPr>
        <w:t>姚培</w:t>
      </w:r>
      <w:r>
        <w:t xml:space="preserve"> </w:t>
      </w:r>
      <w:r>
        <w:rPr>
          <w:rFonts w:hint="eastAsia"/>
        </w:rPr>
        <w:t>帅欢</w:t>
      </w:r>
      <w:r>
        <w:t xml:space="preserve"> </w:t>
      </w:r>
      <w:r>
        <w:rPr>
          <w:rFonts w:hint="eastAsia"/>
        </w:rPr>
        <w:t>张基文</w:t>
      </w:r>
      <w:r>
        <w:t xml:space="preserve"> </w:t>
      </w:r>
      <w:r>
        <w:rPr>
          <w:rFonts w:hint="eastAsia"/>
        </w:rPr>
        <w:t>王丽娟</w:t>
      </w:r>
      <w:r>
        <w:t xml:space="preserve"> </w:t>
      </w:r>
      <w:r>
        <w:rPr>
          <w:rFonts w:hint="eastAsia"/>
        </w:rPr>
        <w:t>李阳</w:t>
      </w:r>
      <w:r>
        <w:t xml:space="preserve"> </w:t>
      </w:r>
      <w:r>
        <w:rPr>
          <w:rFonts w:hint="eastAsia"/>
        </w:rPr>
        <w:t>许洪</w:t>
      </w:r>
      <w:r>
        <w:t xml:space="preserve"> </w:t>
      </w:r>
      <w:r>
        <w:rPr>
          <w:rFonts w:hint="eastAsia"/>
        </w:rPr>
        <w:t>马婉莹</w:t>
      </w:r>
      <w:r>
        <w:t xml:space="preserve"> </w:t>
      </w:r>
      <w:r>
        <w:rPr>
          <w:rFonts w:hint="eastAsia"/>
        </w:rPr>
        <w:t>覃为</w:t>
      </w:r>
    </w:p>
    <w:p w:rsidR="00F07705" w:rsidRDefault="00F07705" w:rsidP="00E53534">
      <w:r>
        <w:t xml:space="preserve">                   </w:t>
      </w:r>
      <w:r>
        <w:rPr>
          <w:rFonts w:hint="eastAsia"/>
        </w:rPr>
        <w:t>吕茜</w:t>
      </w:r>
      <w:r>
        <w:t xml:space="preserve"> </w:t>
      </w:r>
      <w:r>
        <w:rPr>
          <w:rFonts w:hint="eastAsia"/>
        </w:rPr>
        <w:t>高萧丽</w:t>
      </w:r>
      <w:r>
        <w:t xml:space="preserve"> </w:t>
      </w:r>
    </w:p>
    <w:p w:rsidR="00F07705" w:rsidRDefault="00F07705" w:rsidP="00E53534"/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pStyle w:val="p0"/>
        <w:spacing w:after="156"/>
        <w:ind w:firstLine="600"/>
        <w:jc w:val="center"/>
        <w:rPr>
          <w:rFonts w:asci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西南财经大学</w:t>
      </w:r>
      <w:r>
        <w:rPr>
          <w:rFonts w:ascii="宋体" w:hAnsi="宋体"/>
          <w:b/>
          <w:bCs/>
          <w:sz w:val="24"/>
          <w:szCs w:val="24"/>
        </w:rPr>
        <w:t>2014</w:t>
      </w:r>
      <w:r>
        <w:rPr>
          <w:rFonts w:ascii="宋体" w:hAnsi="宋体" w:hint="eastAsia"/>
          <w:b/>
          <w:bCs/>
          <w:sz w:val="24"/>
          <w:szCs w:val="24"/>
        </w:rPr>
        <w:t>年研究生学术年会暨颁奖典礼参加人员名单</w:t>
      </w:r>
    </w:p>
    <w:p w:rsidR="00F07705" w:rsidRPr="00A659FA" w:rsidRDefault="00F07705" w:rsidP="00A659FA">
      <w:pPr>
        <w:pStyle w:val="p0"/>
        <w:spacing w:after="156"/>
        <w:ind w:firstLine="600"/>
        <w:jc w:val="center"/>
        <w:rPr>
          <w:rFonts w:ascii="宋体"/>
          <w:b/>
          <w:bCs/>
          <w:sz w:val="24"/>
          <w:szCs w:val="24"/>
        </w:rPr>
      </w:pPr>
      <w:r>
        <w:rPr>
          <w:rFonts w:ascii="宋体" w:hAnsi="宋体"/>
          <w:b/>
          <w:bCs/>
          <w:sz w:val="24"/>
          <w:szCs w:val="24"/>
        </w:rPr>
        <w:t xml:space="preserve">                                    ——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4"/>
        </w:smartTagPr>
        <w:r>
          <w:rPr>
            <w:rFonts w:ascii="宋体" w:hAnsi="宋体"/>
            <w:b/>
            <w:bCs/>
            <w:sz w:val="24"/>
            <w:szCs w:val="24"/>
          </w:rPr>
          <w:t>2014</w:t>
        </w:r>
        <w:r>
          <w:rPr>
            <w:rFonts w:ascii="宋体" w:hAnsi="宋体" w:hint="eastAsia"/>
            <w:b/>
            <w:bCs/>
            <w:sz w:val="24"/>
            <w:szCs w:val="24"/>
          </w:rPr>
          <w:t>年</w:t>
        </w:r>
        <w:r>
          <w:rPr>
            <w:b/>
            <w:bCs/>
            <w:sz w:val="24"/>
            <w:szCs w:val="24"/>
          </w:rPr>
          <w:t>12</w:t>
        </w:r>
        <w:r>
          <w:rPr>
            <w:rFonts w:ascii="宋体" w:hAnsi="宋体" w:hint="eastAsia"/>
            <w:b/>
            <w:bCs/>
            <w:sz w:val="24"/>
            <w:szCs w:val="24"/>
          </w:rPr>
          <w:t>月</w:t>
        </w:r>
        <w:r>
          <w:rPr>
            <w:b/>
            <w:bCs/>
            <w:sz w:val="24"/>
            <w:szCs w:val="24"/>
          </w:rPr>
          <w:t>5</w:t>
        </w:r>
        <w:r>
          <w:rPr>
            <w:rFonts w:ascii="宋体" w:hAnsi="宋体" w:hint="eastAsia"/>
            <w:b/>
            <w:bCs/>
            <w:sz w:val="24"/>
            <w:szCs w:val="24"/>
          </w:rPr>
          <w:t>日</w:t>
        </w:r>
      </w:smartTag>
      <w:r>
        <w:rPr>
          <w:rFonts w:ascii="宋体" w:hAnsi="宋体"/>
          <w:b/>
          <w:bCs/>
        </w:rPr>
        <w:t xml:space="preserve"> </w:t>
      </w:r>
    </w:p>
    <w:p w:rsidR="00F07705" w:rsidRDefault="00F07705" w:rsidP="00E53534">
      <w:pPr>
        <w:pStyle w:val="p0"/>
        <w:rPr>
          <w:rFonts w:ascii="宋体"/>
          <w:b/>
          <w:bCs/>
        </w:rPr>
      </w:pPr>
      <w:r>
        <w:rPr>
          <w:rFonts w:ascii="宋体" w:hAnsi="宋体"/>
          <w:b/>
          <w:bCs/>
        </w:rPr>
        <w:t>2013</w:t>
      </w:r>
      <w:r>
        <w:rPr>
          <w:rFonts w:ascii="宋体" w:hAnsi="宋体" w:hint="eastAsia"/>
          <w:b/>
          <w:bCs/>
        </w:rPr>
        <w:t>级：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民商学</w:t>
      </w:r>
      <w:r>
        <w:rPr>
          <w:rFonts w:ascii="宋体" w:hAnsi="宋体" w:hint="eastAsia"/>
        </w:rPr>
        <w:t>：刘晓碧、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刑</w:t>
      </w:r>
      <w:r>
        <w:rPr>
          <w:rFonts w:ascii="宋体" w:hAnsi="宋体"/>
          <w:b/>
          <w:bCs/>
        </w:rPr>
        <w:t xml:space="preserve">  </w:t>
      </w:r>
      <w:r>
        <w:rPr>
          <w:rFonts w:ascii="宋体" w:hAnsi="宋体" w:hint="eastAsia"/>
          <w:b/>
          <w:bCs/>
        </w:rPr>
        <w:t>法</w:t>
      </w:r>
      <w:r>
        <w:rPr>
          <w:rFonts w:ascii="宋体" w:hAnsi="宋体" w:hint="eastAsia"/>
        </w:rPr>
        <w:t>：王晓贝、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法律硕士</w:t>
      </w:r>
      <w:r>
        <w:rPr>
          <w:rFonts w:ascii="宋体" w:hAnsi="宋体" w:hint="eastAsia"/>
        </w:rPr>
        <w:t>：周腾达、吴倩</w:t>
      </w:r>
    </w:p>
    <w:p w:rsidR="00F07705" w:rsidRDefault="00F07705" w:rsidP="00E53534">
      <w:pPr>
        <w:pStyle w:val="p0"/>
        <w:spacing w:after="156"/>
        <w:rPr>
          <w:rFonts w:ascii="宋体"/>
        </w:rPr>
      </w:pPr>
      <w:r>
        <w:rPr>
          <w:rFonts w:ascii="宋体" w:hAnsi="宋体" w:hint="eastAsia"/>
          <w:b/>
          <w:bCs/>
        </w:rPr>
        <w:t>法律硕士（非法学）</w:t>
      </w:r>
      <w:r>
        <w:rPr>
          <w:rFonts w:ascii="宋体" w:hAnsi="宋体" w:hint="eastAsia"/>
        </w:rPr>
        <w:t>：谢泽安、姚敏、教付敬、施笑笑、刘志伟</w:t>
      </w:r>
    </w:p>
    <w:p w:rsidR="00F07705" w:rsidRDefault="00F07705" w:rsidP="00E53534">
      <w:pPr>
        <w:pStyle w:val="p0"/>
        <w:rPr>
          <w:rFonts w:ascii="宋体"/>
        </w:rPr>
      </w:pPr>
    </w:p>
    <w:p w:rsidR="00F07705" w:rsidRDefault="00F07705" w:rsidP="00E53534">
      <w:pPr>
        <w:pStyle w:val="p0"/>
        <w:rPr>
          <w:rFonts w:ascii="宋体"/>
          <w:b/>
          <w:bCs/>
        </w:rPr>
      </w:pPr>
      <w:r>
        <w:rPr>
          <w:rFonts w:ascii="宋体" w:hAnsi="宋体"/>
          <w:b/>
          <w:bCs/>
        </w:rPr>
        <w:t>2014</w:t>
      </w:r>
      <w:r>
        <w:rPr>
          <w:rFonts w:ascii="宋体" w:hAnsi="宋体" w:hint="eastAsia"/>
          <w:b/>
          <w:bCs/>
        </w:rPr>
        <w:t>级：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法理学</w:t>
      </w:r>
      <w:r>
        <w:rPr>
          <w:rFonts w:ascii="宋体" w:hAnsi="宋体" w:hint="eastAsia"/>
        </w:rPr>
        <w:t>：胡蛟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国际法：</w:t>
      </w:r>
      <w:r>
        <w:rPr>
          <w:rFonts w:ascii="宋体" w:hAnsi="宋体" w:hint="eastAsia"/>
        </w:rPr>
        <w:t>黄庆旭、李曾珠、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民商法</w:t>
      </w:r>
      <w:r>
        <w:rPr>
          <w:rFonts w:ascii="宋体" w:hAnsi="宋体" w:hint="eastAsia"/>
        </w:rPr>
        <w:t>：周霞、路国航、许林、韦丽娅、禹夏青</w:t>
      </w:r>
    </w:p>
    <w:p w:rsidR="00F07705" w:rsidRDefault="00F07705" w:rsidP="00E53534">
      <w:pPr>
        <w:pStyle w:val="p0"/>
        <w:rPr>
          <w:rFonts w:ascii="宋体"/>
        </w:rPr>
      </w:pPr>
      <w:r w:rsidRPr="00EC0680">
        <w:rPr>
          <w:rFonts w:ascii="宋体" w:hAnsi="宋体" w:hint="eastAsia"/>
          <w:b/>
          <w:bCs/>
        </w:rPr>
        <w:t>刑</w:t>
      </w:r>
      <w:r>
        <w:rPr>
          <w:rFonts w:ascii="宋体" w:hAnsi="宋体"/>
          <w:b/>
          <w:bCs/>
        </w:rPr>
        <w:t xml:space="preserve"> </w:t>
      </w:r>
      <w:r w:rsidRPr="00EC0680">
        <w:rPr>
          <w:rFonts w:ascii="宋体" w:hAnsi="宋体" w:hint="eastAsia"/>
          <w:b/>
          <w:bCs/>
        </w:rPr>
        <w:t>法：</w:t>
      </w:r>
      <w:r>
        <w:rPr>
          <w:rFonts w:ascii="宋体" w:hAnsi="宋体" w:hint="eastAsia"/>
        </w:rPr>
        <w:t>杨浩珑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经济法</w:t>
      </w:r>
      <w:r>
        <w:rPr>
          <w:rFonts w:ascii="宋体" w:hAnsi="宋体" w:hint="eastAsia"/>
        </w:rPr>
        <w:t>：范辉托、钟莉、赵翔、李季刚、张一凡</w:t>
      </w:r>
    </w:p>
    <w:p w:rsidR="00F07705" w:rsidRDefault="00F07705" w:rsidP="00E53534">
      <w:pPr>
        <w:pStyle w:val="p0"/>
        <w:rPr>
          <w:rFonts w:ascii="宋体"/>
        </w:rPr>
      </w:pPr>
      <w:r>
        <w:rPr>
          <w:rFonts w:ascii="宋体" w:hAnsi="宋体" w:hint="eastAsia"/>
          <w:b/>
          <w:bCs/>
        </w:rPr>
        <w:t>法律硕士（法学）</w:t>
      </w:r>
      <w:r>
        <w:rPr>
          <w:rFonts w:ascii="宋体" w:hAnsi="宋体" w:hint="eastAsia"/>
        </w:rPr>
        <w:t>：张志、姚培、贺礼琳、王丽娟、王帅、张誉耀、帅欢、</w:t>
      </w:r>
    </w:p>
    <w:p w:rsidR="00F07705" w:rsidRDefault="00F07705" w:rsidP="00E53534">
      <w:pPr>
        <w:pStyle w:val="p0"/>
        <w:spacing w:after="156"/>
        <w:rPr>
          <w:rFonts w:ascii="宋体"/>
        </w:rPr>
      </w:pPr>
      <w:r>
        <w:rPr>
          <w:rFonts w:ascii="宋体" w:hAnsi="宋体" w:hint="eastAsia"/>
          <w:b/>
          <w:bCs/>
        </w:rPr>
        <w:t>法律硕士（非法学）</w:t>
      </w:r>
      <w:r>
        <w:rPr>
          <w:rFonts w:ascii="宋体" w:hAnsi="宋体" w:hint="eastAsia"/>
        </w:rPr>
        <w:t>：章晶、冯佩珊、蔡小奔、牟杰、范泽武、张永庆、刘佳林、潘坤</w:t>
      </w:r>
    </w:p>
    <w:p w:rsidR="00F07705" w:rsidRDefault="00F07705" w:rsidP="00E53534">
      <w:pPr>
        <w:spacing w:after="156"/>
      </w:pP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光华讲坛</w:t>
      </w:r>
      <w:r w:rsidRPr="00F50F2F">
        <w:rPr>
          <w:rFonts w:hint="eastAsia"/>
          <w:b/>
          <w:sz w:val="24"/>
        </w:rPr>
        <w:t>“</w:t>
      </w:r>
      <w:r>
        <w:rPr>
          <w:rFonts w:hint="eastAsia"/>
          <w:b/>
          <w:sz w:val="24"/>
        </w:rPr>
        <w:t>马歇尔还是马锡五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E53534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4"/>
        </w:smartTagPr>
        <w:r>
          <w:rPr>
            <w:b/>
            <w:sz w:val="24"/>
          </w:rPr>
          <w:t>2014</w:t>
        </w:r>
        <w:r>
          <w:rPr>
            <w:rFonts w:hint="eastAsia"/>
            <w:b/>
            <w:sz w:val="24"/>
          </w:rPr>
          <w:t>年</w:t>
        </w:r>
        <w:r>
          <w:rPr>
            <w:b/>
            <w:sz w:val="24"/>
          </w:rPr>
          <w:t>12</w:t>
        </w:r>
        <w:r w:rsidRPr="00F50F2F">
          <w:rPr>
            <w:rFonts w:hint="eastAsia"/>
            <w:b/>
            <w:sz w:val="24"/>
          </w:rPr>
          <w:t>月</w:t>
        </w:r>
        <w:r>
          <w:rPr>
            <w:b/>
            <w:sz w:val="24"/>
          </w:rPr>
          <w:t>11</w:t>
        </w:r>
        <w:r>
          <w:rPr>
            <w:rFonts w:hint="eastAsia"/>
            <w:b/>
            <w:sz w:val="24"/>
          </w:rPr>
          <w:t>日</w:t>
        </w:r>
      </w:smartTag>
    </w:p>
    <w:p w:rsidR="00F07705" w:rsidRDefault="00F07705" w:rsidP="00E53534"/>
    <w:p w:rsidR="00F07705" w:rsidRPr="00F50F2F" w:rsidRDefault="00F07705" w:rsidP="00E53534">
      <w:pPr>
        <w:rPr>
          <w:b/>
        </w:rPr>
      </w:pPr>
      <w:r w:rsidRPr="00F50F2F">
        <w:rPr>
          <w:b/>
        </w:rPr>
        <w:t>2013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24</w:t>
      </w:r>
      <w:r>
        <w:rPr>
          <w:rFonts w:hint="eastAsia"/>
          <w:b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：尹恒、熊小江（</w:t>
      </w:r>
      <w:r>
        <w:t>2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王晓贝、刘博鸿、蔡炎炎（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民商法</w:t>
      </w:r>
      <w:r>
        <w:rPr>
          <w:rFonts w:hint="eastAsia"/>
        </w:rPr>
        <w:t>：聂朝鑫（</w:t>
      </w:r>
      <w:r>
        <w:t>1</w:t>
      </w:r>
      <w:r>
        <w:rPr>
          <w:rFonts w:hint="eastAsia"/>
        </w:rPr>
        <w:t>）</w:t>
      </w:r>
    </w:p>
    <w:p w:rsidR="00F07705" w:rsidRPr="0097153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：尹一涵、赵纯瑶、代娇娇、文凤、张斌、晁亚运（</w:t>
      </w:r>
      <w:r>
        <w:t>6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 w:rsidRPr="00C144A9">
        <w:rPr>
          <w:rFonts w:hint="eastAsia"/>
        </w:rPr>
        <w:t>赵雪飞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：刘志伟、涂亮、马艳梅、施笑笑、王璐、教付敬、包立文、姚敏、</w:t>
      </w:r>
    </w:p>
    <w:p w:rsidR="00F07705" w:rsidRDefault="00F07705" w:rsidP="00E53534">
      <w:r>
        <w:rPr>
          <w:rFonts w:hint="eastAsia"/>
        </w:rPr>
        <w:t>宋朋阳、张娜、邹瑜（</w:t>
      </w:r>
      <w:r>
        <w:t>11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</w:p>
    <w:p w:rsidR="00F07705" w:rsidRPr="00F50F2F" w:rsidRDefault="00F07705" w:rsidP="00E53534">
      <w:pPr>
        <w:rPr>
          <w:b/>
        </w:rPr>
      </w:pPr>
      <w:r w:rsidRPr="00F50F2F">
        <w:rPr>
          <w:b/>
        </w:rPr>
        <w:t>201</w:t>
      </w:r>
      <w:r>
        <w:rPr>
          <w:b/>
        </w:rPr>
        <w:t>4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52</w:t>
      </w:r>
      <w:r>
        <w:rPr>
          <w:rFonts w:hint="eastAsia"/>
          <w:b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法理学</w:t>
      </w:r>
      <w:r>
        <w:rPr>
          <w:rFonts w:hint="eastAsia"/>
        </w:rPr>
        <w:t>：胡蛟（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吴蕊、杨浩珑、王明、冯云英（</w:t>
      </w:r>
      <w:r>
        <w:t>4</w:t>
      </w:r>
      <w:r>
        <w:rPr>
          <w:rFonts w:hint="eastAsia"/>
        </w:rPr>
        <w:t>）</w:t>
      </w:r>
    </w:p>
    <w:p w:rsidR="00F07705" w:rsidRDefault="00F07705" w:rsidP="00E53534">
      <w:pPr>
        <w:ind w:left="843" w:hangingChars="400" w:hanging="843"/>
      </w:pPr>
      <w:r w:rsidRPr="00F50F2F">
        <w:rPr>
          <w:rFonts w:hint="eastAsia"/>
          <w:b/>
        </w:rPr>
        <w:t>民商法</w:t>
      </w:r>
      <w:r>
        <w:rPr>
          <w:rFonts w:hint="eastAsia"/>
        </w:rPr>
        <w:t>：李硕、周霞、肖洋、陆国航、毛鹏、许林、李军妍、蒋昇洋、韦丽娅（</w:t>
      </w:r>
      <w:r>
        <w:t>9</w:t>
      </w:r>
      <w:r>
        <w:rPr>
          <w:rFonts w:hint="eastAsia"/>
        </w:rPr>
        <w:t>）</w:t>
      </w:r>
    </w:p>
    <w:p w:rsidR="00F07705" w:rsidRPr="009C058F" w:rsidRDefault="00F07705" w:rsidP="00E53534">
      <w:r w:rsidRPr="00F50F2F">
        <w:rPr>
          <w:rFonts w:hint="eastAsia"/>
          <w:b/>
        </w:rPr>
        <w:t>经济法</w:t>
      </w:r>
      <w:r>
        <w:rPr>
          <w:rFonts w:hint="eastAsia"/>
        </w:rPr>
        <w:t>：钟莉、曾秀英、陈莉（</w:t>
      </w:r>
      <w:r>
        <w:t>3</w:t>
      </w:r>
      <w:r>
        <w:rPr>
          <w:rFonts w:hint="eastAsia"/>
        </w:rPr>
        <w:t>）</w:t>
      </w:r>
    </w:p>
    <w:p w:rsidR="00F07705" w:rsidRDefault="00F07705" w:rsidP="00E53534">
      <w:r w:rsidRPr="00C144A9">
        <w:rPr>
          <w:rFonts w:hint="eastAsia"/>
          <w:b/>
        </w:rPr>
        <w:t>国际法</w:t>
      </w:r>
      <w:r>
        <w:rPr>
          <w:rFonts w:hint="eastAsia"/>
        </w:rPr>
        <w:t>：赵婧、何敏、徐滨、黄庆旭（</w:t>
      </w:r>
      <w:r>
        <w:t>4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李翔宇（</w:t>
      </w:r>
      <w:r>
        <w:t>1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：巨一良、王丽娟、贺礼琳、王帅、张基文、许洪、周弋涵、帅欢、</w:t>
      </w:r>
    </w:p>
    <w:p w:rsidR="00F07705" w:rsidRPr="00F63EBE" w:rsidRDefault="00F07705" w:rsidP="00E53534">
      <w:r>
        <w:rPr>
          <w:rFonts w:hint="eastAsia"/>
        </w:rPr>
        <w:t>马婉莹、张玉扩、赵玉香、杨奥博、马睿、姚培、吕茜、李阳、张志（</w:t>
      </w:r>
      <w:r>
        <w:t>17</w:t>
      </w:r>
      <w:r>
        <w:rPr>
          <w:rFonts w:hint="eastAsia"/>
        </w:rPr>
        <w:t>）</w:t>
      </w:r>
    </w:p>
    <w:p w:rsidR="00F07705" w:rsidRDefault="00F07705" w:rsidP="00E53534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：张永庆、章晶、蔡小奔、冯佩珊、彭蕾、高丽超、冯海英、潘坤、</w:t>
      </w:r>
    </w:p>
    <w:p w:rsidR="00F07705" w:rsidRPr="00305AFF" w:rsidRDefault="00F07705" w:rsidP="00E53534">
      <w:r>
        <w:rPr>
          <w:rFonts w:hint="eastAsia"/>
        </w:rPr>
        <w:t>范泽武、牟杰、和波、冯力、刘佳林（</w:t>
      </w:r>
      <w:r>
        <w:t>13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24019E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光华讲坛</w:t>
      </w:r>
      <w:r w:rsidRPr="00F50F2F">
        <w:rPr>
          <w:rFonts w:hint="eastAsia"/>
          <w:b/>
          <w:sz w:val="24"/>
        </w:rPr>
        <w:t>“</w:t>
      </w:r>
      <w:r>
        <w:rPr>
          <w:rFonts w:hint="eastAsia"/>
          <w:b/>
          <w:sz w:val="24"/>
        </w:rPr>
        <w:t>从革命法学到治理法学</w:t>
      </w:r>
      <w:r w:rsidRPr="00F50F2F">
        <w:rPr>
          <w:rFonts w:hint="eastAsia"/>
          <w:b/>
          <w:sz w:val="24"/>
        </w:rPr>
        <w:t>”参加人员名单</w:t>
      </w:r>
    </w:p>
    <w:p w:rsidR="00F07705" w:rsidRPr="00F50F2F" w:rsidRDefault="00F07705" w:rsidP="0024019E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 2014</w:t>
      </w:r>
      <w:r>
        <w:rPr>
          <w:rFonts w:hint="eastAsia"/>
          <w:b/>
          <w:sz w:val="24"/>
        </w:rPr>
        <w:t>年</w:t>
      </w:r>
      <w:r>
        <w:rPr>
          <w:b/>
          <w:sz w:val="24"/>
        </w:rPr>
        <w:t>12</w:t>
      </w:r>
      <w:r w:rsidRPr="00F50F2F">
        <w:rPr>
          <w:rFonts w:hint="eastAsia"/>
          <w:b/>
          <w:sz w:val="24"/>
        </w:rPr>
        <w:t>月</w:t>
      </w:r>
      <w:r>
        <w:rPr>
          <w:b/>
          <w:sz w:val="24"/>
        </w:rPr>
        <w:t>15</w:t>
      </w:r>
      <w:r>
        <w:rPr>
          <w:rFonts w:hint="eastAsia"/>
          <w:b/>
          <w:sz w:val="24"/>
        </w:rPr>
        <w:t>日</w:t>
      </w:r>
    </w:p>
    <w:p w:rsidR="00F07705" w:rsidRDefault="00F07705" w:rsidP="0024019E"/>
    <w:p w:rsidR="00F07705" w:rsidRPr="00F50F2F" w:rsidRDefault="00F07705" w:rsidP="0024019E">
      <w:pPr>
        <w:rPr>
          <w:b/>
        </w:rPr>
      </w:pPr>
      <w:r w:rsidRPr="00F50F2F">
        <w:rPr>
          <w:b/>
        </w:rPr>
        <w:t>2013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24</w:t>
      </w:r>
      <w:r>
        <w:rPr>
          <w:rFonts w:hint="eastAsia"/>
          <w:b/>
        </w:rPr>
        <w:t>）</w:t>
      </w:r>
    </w:p>
    <w:p w:rsidR="00F07705" w:rsidRDefault="00F07705" w:rsidP="0024019E">
      <w:r w:rsidRPr="00F50F2F">
        <w:rPr>
          <w:rFonts w:hint="eastAsia"/>
          <w:b/>
        </w:rPr>
        <w:t>法理学</w:t>
      </w:r>
      <w:r>
        <w:rPr>
          <w:rFonts w:hint="eastAsia"/>
        </w:rPr>
        <w:t>：张芮（</w:t>
      </w:r>
      <w:r>
        <w:t>1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张浩霖、王晓贝、蔡炎炎、张明武（</w:t>
      </w:r>
      <w:r>
        <w:t>4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民商法</w:t>
      </w:r>
      <w:r>
        <w:rPr>
          <w:rFonts w:hint="eastAsia"/>
        </w:rPr>
        <w:t>：金林玉、聂朝鑫、孙志殷、田苑蓉（</w:t>
      </w:r>
      <w:r>
        <w:t>4</w:t>
      </w:r>
      <w:r>
        <w:rPr>
          <w:rFonts w:hint="eastAsia"/>
        </w:rPr>
        <w:t>）</w:t>
      </w:r>
    </w:p>
    <w:p w:rsidR="00F07705" w:rsidRPr="0097153F" w:rsidRDefault="00F07705" w:rsidP="0024019E">
      <w:r w:rsidRPr="00F50F2F">
        <w:rPr>
          <w:rFonts w:hint="eastAsia"/>
          <w:b/>
        </w:rPr>
        <w:t>经济法</w:t>
      </w:r>
      <w:r>
        <w:rPr>
          <w:rFonts w:hint="eastAsia"/>
        </w:rPr>
        <w:t>：尹一涵、赵纯瑶、代娇娇、张斌、晁亚运（</w:t>
      </w:r>
      <w:r>
        <w:t>5</w:t>
      </w:r>
      <w:r>
        <w:rPr>
          <w:rFonts w:hint="eastAsia"/>
        </w:rPr>
        <w:t>）</w:t>
      </w:r>
    </w:p>
    <w:p w:rsidR="00F07705" w:rsidRDefault="00F07705" w:rsidP="0024019E">
      <w:pPr>
        <w:rPr>
          <w:b/>
        </w:rPr>
      </w:pPr>
      <w:r>
        <w:rPr>
          <w:rFonts w:hint="eastAsia"/>
          <w:b/>
        </w:rPr>
        <w:t>国际法：</w:t>
      </w:r>
      <w:r w:rsidRPr="006707EC">
        <w:rPr>
          <w:rFonts w:hint="eastAsia"/>
        </w:rPr>
        <w:t>杜敏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F07705" w:rsidRDefault="00F07705" w:rsidP="0024019E">
      <w:pPr>
        <w:rPr>
          <w:b/>
        </w:rPr>
      </w:pPr>
      <w:r>
        <w:rPr>
          <w:rFonts w:hint="eastAsia"/>
          <w:b/>
        </w:rPr>
        <w:t>诉讼法：</w:t>
      </w:r>
      <w:r w:rsidRPr="00C144A9">
        <w:rPr>
          <w:rFonts w:hint="eastAsia"/>
        </w:rPr>
        <w:t>赵雪飞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：刘志伟、涂亮、施笑笑、王璐、教付敬、徐嘉佩、罗媛、姚敏（</w:t>
      </w:r>
      <w:r>
        <w:t>8</w:t>
      </w:r>
      <w:r>
        <w:rPr>
          <w:rFonts w:hint="eastAsia"/>
        </w:rPr>
        <w:t>）</w:t>
      </w:r>
    </w:p>
    <w:p w:rsidR="00F07705" w:rsidRDefault="00F07705" w:rsidP="0024019E">
      <w:pPr>
        <w:rPr>
          <w:b/>
        </w:rPr>
      </w:pPr>
    </w:p>
    <w:p w:rsidR="00F07705" w:rsidRPr="00F50F2F" w:rsidRDefault="00F07705" w:rsidP="0024019E">
      <w:pPr>
        <w:rPr>
          <w:b/>
        </w:rPr>
      </w:pPr>
      <w:r w:rsidRPr="00F50F2F">
        <w:rPr>
          <w:b/>
        </w:rPr>
        <w:t>201</w:t>
      </w:r>
      <w:r>
        <w:rPr>
          <w:b/>
        </w:rPr>
        <w:t>4</w:t>
      </w:r>
      <w:r w:rsidRPr="00F50F2F">
        <w:rPr>
          <w:rFonts w:hint="eastAsia"/>
          <w:b/>
        </w:rPr>
        <w:t>级：</w:t>
      </w:r>
      <w:r>
        <w:rPr>
          <w:rFonts w:hint="eastAsia"/>
          <w:b/>
        </w:rPr>
        <w:t>（</w:t>
      </w:r>
      <w:r>
        <w:rPr>
          <w:b/>
        </w:rPr>
        <w:t>67</w:t>
      </w:r>
      <w:r>
        <w:rPr>
          <w:rFonts w:hint="eastAsia"/>
          <w:b/>
        </w:rPr>
        <w:t>）</w:t>
      </w:r>
    </w:p>
    <w:p w:rsidR="00F07705" w:rsidRDefault="00F07705" w:rsidP="0024019E">
      <w:pPr>
        <w:rPr>
          <w:b/>
        </w:rPr>
      </w:pPr>
      <w:r w:rsidRPr="00F50F2F">
        <w:rPr>
          <w:rFonts w:hint="eastAsia"/>
          <w:b/>
        </w:rPr>
        <w:t>法理学</w:t>
      </w:r>
      <w:r>
        <w:rPr>
          <w:rFonts w:hint="eastAsia"/>
        </w:rPr>
        <w:t>：胡蛟、王立馨（</w:t>
      </w:r>
      <w:r>
        <w:t>2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刑</w:t>
      </w:r>
      <w:r w:rsidRPr="00F50F2F">
        <w:rPr>
          <w:b/>
        </w:rPr>
        <w:t xml:space="preserve">  </w:t>
      </w:r>
      <w:r w:rsidRPr="00F50F2F">
        <w:rPr>
          <w:rFonts w:hint="eastAsia"/>
          <w:b/>
        </w:rPr>
        <w:t>法：</w:t>
      </w:r>
      <w:r>
        <w:rPr>
          <w:rFonts w:hint="eastAsia"/>
        </w:rPr>
        <w:t>吴蕊、杨浩珑、王明、何敏、郑然（</w:t>
      </w:r>
      <w:r>
        <w:t>5</w:t>
      </w:r>
      <w:r>
        <w:rPr>
          <w:rFonts w:hint="eastAsia"/>
        </w:rPr>
        <w:t>）</w:t>
      </w:r>
    </w:p>
    <w:p w:rsidR="00F07705" w:rsidRDefault="00F07705" w:rsidP="0024019E">
      <w:pPr>
        <w:ind w:left="843" w:hangingChars="400" w:hanging="843"/>
      </w:pPr>
      <w:r w:rsidRPr="00F50F2F">
        <w:rPr>
          <w:rFonts w:hint="eastAsia"/>
          <w:b/>
        </w:rPr>
        <w:t>民商法</w:t>
      </w:r>
      <w:r>
        <w:rPr>
          <w:rFonts w:hint="eastAsia"/>
        </w:rPr>
        <w:t>：李硕、周霞、肖洋、李瑞、杨罗成、陆国航、毛鹏、许林、李军妍、张云、</w:t>
      </w:r>
    </w:p>
    <w:p w:rsidR="00F07705" w:rsidRDefault="00F07705" w:rsidP="0024019E">
      <w:pPr>
        <w:ind w:left="840" w:hangingChars="400" w:hanging="840"/>
      </w:pPr>
      <w:r w:rsidRPr="006707EC">
        <w:rPr>
          <w:rFonts w:hint="eastAsia"/>
        </w:rPr>
        <w:t>韦丽娅、</w:t>
      </w:r>
      <w:r>
        <w:rPr>
          <w:rFonts w:hint="eastAsia"/>
        </w:rPr>
        <w:t>蒋昇洋（</w:t>
      </w:r>
      <w:r>
        <w:t>12</w:t>
      </w:r>
      <w:r>
        <w:rPr>
          <w:rFonts w:hint="eastAsia"/>
        </w:rPr>
        <w:t>）</w:t>
      </w:r>
    </w:p>
    <w:p w:rsidR="00F07705" w:rsidRPr="009C058F" w:rsidRDefault="00F07705" w:rsidP="0024019E">
      <w:r w:rsidRPr="00F50F2F">
        <w:rPr>
          <w:rFonts w:hint="eastAsia"/>
          <w:b/>
        </w:rPr>
        <w:t>经济法</w:t>
      </w:r>
      <w:r>
        <w:rPr>
          <w:rFonts w:hint="eastAsia"/>
        </w:rPr>
        <w:t>：钟莉、曾秀英、陈莉、赵翔、李季刚、叶倩、徐傲然、何冉（</w:t>
      </w:r>
      <w:r>
        <w:t>8</w:t>
      </w:r>
      <w:r>
        <w:rPr>
          <w:rFonts w:hint="eastAsia"/>
        </w:rPr>
        <w:t>）</w:t>
      </w:r>
    </w:p>
    <w:p w:rsidR="00F07705" w:rsidRDefault="00F07705" w:rsidP="0024019E">
      <w:r w:rsidRPr="00C144A9">
        <w:rPr>
          <w:rFonts w:hint="eastAsia"/>
          <w:b/>
        </w:rPr>
        <w:t>国际法</w:t>
      </w:r>
      <w:r>
        <w:rPr>
          <w:rFonts w:hint="eastAsia"/>
        </w:rPr>
        <w:t>：赵婧、何敏、徐滨、黄庆旭（</w:t>
      </w:r>
      <w:r>
        <w:t>4</w:t>
      </w:r>
      <w:r>
        <w:rPr>
          <w:rFonts w:hint="eastAsia"/>
        </w:rPr>
        <w:t>）</w:t>
      </w:r>
    </w:p>
    <w:p w:rsidR="00F07705" w:rsidRDefault="00F07705" w:rsidP="0024019E">
      <w:pPr>
        <w:rPr>
          <w:b/>
        </w:rPr>
      </w:pPr>
      <w:r>
        <w:rPr>
          <w:rFonts w:hint="eastAsia"/>
          <w:b/>
        </w:rPr>
        <w:t>诉讼法：</w:t>
      </w:r>
      <w:r>
        <w:rPr>
          <w:rFonts w:hint="eastAsia"/>
        </w:rPr>
        <w:t>潘文婷、李翔宇（</w:t>
      </w:r>
      <w:r>
        <w:t>2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法律硕士（法学）</w:t>
      </w:r>
      <w:r>
        <w:rPr>
          <w:rFonts w:hint="eastAsia"/>
        </w:rPr>
        <w:t>：巨一良、王丽娟、贺礼琳、王帅、张基文、许洪、周弋涵、赵玉香、</w:t>
      </w:r>
    </w:p>
    <w:p w:rsidR="00F07705" w:rsidRPr="00F63EBE" w:rsidRDefault="00F07705" w:rsidP="0024019E">
      <w:r>
        <w:rPr>
          <w:rFonts w:hint="eastAsia"/>
        </w:rPr>
        <w:t>李德志、帅欢、马婉莹、姚培、张志、张玉扩、周凡力、覃为、张爱萍、王舒誉、马睿（</w:t>
      </w:r>
      <w:r>
        <w:t>19</w:t>
      </w:r>
      <w:r>
        <w:rPr>
          <w:rFonts w:hint="eastAsia"/>
        </w:rPr>
        <w:t>）</w:t>
      </w:r>
    </w:p>
    <w:p w:rsidR="00F07705" w:rsidRDefault="00F07705" w:rsidP="0024019E">
      <w:r w:rsidRPr="00F50F2F">
        <w:rPr>
          <w:rFonts w:hint="eastAsia"/>
          <w:b/>
        </w:rPr>
        <w:t>法律硕士（非法学）</w:t>
      </w:r>
      <w:r>
        <w:rPr>
          <w:rFonts w:hint="eastAsia"/>
        </w:rPr>
        <w:t>：章晶、蔡小奔、冯佩珊、彭蕾、高丽超、冯海英、潘坤、范泽武、</w:t>
      </w:r>
    </w:p>
    <w:p w:rsidR="00F07705" w:rsidRPr="00305AFF" w:rsidRDefault="00F07705" w:rsidP="0024019E">
      <w:r>
        <w:rPr>
          <w:rFonts w:hint="eastAsia"/>
        </w:rPr>
        <w:t>曾少鹏、冯力、曹亚姣、周舟、金鸿渐、刘佳林、和波（</w:t>
      </w:r>
      <w:r>
        <w:t>15</w:t>
      </w:r>
      <w:r>
        <w:rPr>
          <w:rFonts w:hint="eastAsia"/>
        </w:rPr>
        <w:t>）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Pr="00040429" w:rsidRDefault="00F07705" w:rsidP="0024019E">
      <w:pPr>
        <w:jc w:val="center"/>
        <w:rPr>
          <w:b/>
          <w:sz w:val="24"/>
        </w:rPr>
      </w:pPr>
      <w:r w:rsidRPr="00040429">
        <w:rPr>
          <w:rFonts w:hint="eastAsia"/>
          <w:b/>
          <w:sz w:val="24"/>
        </w:rPr>
        <w:t>中国人民大学莫于川教授《行政诉讼法首次大修解读》签到汇总</w:t>
      </w:r>
    </w:p>
    <w:p w:rsidR="00F07705" w:rsidRPr="00040429" w:rsidRDefault="00F07705" w:rsidP="0024019E">
      <w:pPr>
        <w:jc w:val="center"/>
        <w:rPr>
          <w:b/>
          <w:sz w:val="24"/>
        </w:rPr>
      </w:pPr>
      <w:r w:rsidRPr="00040429">
        <w:rPr>
          <w:b/>
          <w:sz w:val="24"/>
        </w:rPr>
        <w:t xml:space="preserve">                                    ——2014</w:t>
      </w:r>
      <w:r w:rsidRPr="00040429">
        <w:rPr>
          <w:rFonts w:hint="eastAsia"/>
          <w:b/>
          <w:sz w:val="24"/>
        </w:rPr>
        <w:t>年</w:t>
      </w:r>
      <w:r w:rsidRPr="00040429">
        <w:rPr>
          <w:b/>
          <w:sz w:val="24"/>
        </w:rPr>
        <w:t>12</w:t>
      </w:r>
      <w:r w:rsidRPr="00040429">
        <w:rPr>
          <w:rFonts w:hint="eastAsia"/>
          <w:b/>
          <w:sz w:val="24"/>
        </w:rPr>
        <w:t>月</w:t>
      </w:r>
      <w:r w:rsidRPr="00040429">
        <w:rPr>
          <w:b/>
          <w:sz w:val="24"/>
        </w:rPr>
        <w:t>23</w:t>
      </w:r>
      <w:r w:rsidRPr="00040429">
        <w:rPr>
          <w:rFonts w:hint="eastAsia"/>
          <w:b/>
          <w:sz w:val="24"/>
        </w:rPr>
        <w:t>日</w:t>
      </w:r>
    </w:p>
    <w:p w:rsidR="00F07705" w:rsidRDefault="00F07705" w:rsidP="0024019E">
      <w:pPr>
        <w:rPr>
          <w:b/>
        </w:rPr>
      </w:pPr>
    </w:p>
    <w:p w:rsidR="00F07705" w:rsidRDefault="00F07705" w:rsidP="0024019E">
      <w:pPr>
        <w:rPr>
          <w:b/>
        </w:rPr>
      </w:pPr>
      <w:r>
        <w:rPr>
          <w:b/>
        </w:rPr>
        <w:t>2013</w:t>
      </w:r>
      <w:r>
        <w:rPr>
          <w:rFonts w:hint="eastAsia"/>
          <w:b/>
        </w:rPr>
        <w:t>级</w:t>
      </w:r>
    </w:p>
    <w:p w:rsidR="00F07705" w:rsidRDefault="00F07705" w:rsidP="0024019E">
      <w:r>
        <w:rPr>
          <w:rFonts w:hint="eastAsia"/>
          <w:b/>
        </w:rPr>
        <w:t>经济法：</w:t>
      </w:r>
      <w:r>
        <w:rPr>
          <w:rFonts w:hint="eastAsia"/>
        </w:rPr>
        <w:t>张斌、赵纯瑶、代娇娇</w:t>
      </w:r>
    </w:p>
    <w:p w:rsidR="00F07705" w:rsidRDefault="00F07705" w:rsidP="0024019E">
      <w:r>
        <w:rPr>
          <w:rFonts w:hint="eastAsia"/>
          <w:b/>
        </w:rPr>
        <w:t>民商法：</w:t>
      </w:r>
      <w:r>
        <w:rPr>
          <w:rFonts w:hint="eastAsia"/>
        </w:rPr>
        <w:t>聂朝鑫、黄秀明</w:t>
      </w:r>
    </w:p>
    <w:p w:rsidR="00F07705" w:rsidRDefault="00F07705" w:rsidP="0024019E">
      <w:r>
        <w:rPr>
          <w:rFonts w:hint="eastAsia"/>
          <w:b/>
        </w:rPr>
        <w:t>刑法学：</w:t>
      </w:r>
      <w:r>
        <w:rPr>
          <w:rFonts w:hint="eastAsia"/>
        </w:rPr>
        <w:t>孙媛媛、张静薇、刘博鸿、蔡炎炎、张明武、王晓贝、张浩霖</w:t>
      </w:r>
    </w:p>
    <w:p w:rsidR="00F07705" w:rsidRDefault="00F07705" w:rsidP="0024019E">
      <w:r>
        <w:rPr>
          <w:rFonts w:hint="eastAsia"/>
          <w:b/>
        </w:rPr>
        <w:t>国际法：</w:t>
      </w:r>
      <w:r>
        <w:rPr>
          <w:rFonts w:hint="eastAsia"/>
        </w:rPr>
        <w:t>杜敏</w:t>
      </w:r>
    </w:p>
    <w:p w:rsidR="00F07705" w:rsidRDefault="00F07705" w:rsidP="0024019E">
      <w:r>
        <w:rPr>
          <w:rFonts w:hint="eastAsia"/>
          <w:b/>
        </w:rPr>
        <w:t>理论法学：</w:t>
      </w:r>
      <w:r>
        <w:rPr>
          <w:rFonts w:hint="eastAsia"/>
        </w:rPr>
        <w:t>熊小江、张芮</w:t>
      </w:r>
    </w:p>
    <w:p w:rsidR="00F07705" w:rsidRDefault="00F07705" w:rsidP="0024019E">
      <w:r>
        <w:rPr>
          <w:rFonts w:hint="eastAsia"/>
          <w:b/>
        </w:rPr>
        <w:t>法硕（非法学）：</w:t>
      </w:r>
      <w:r>
        <w:rPr>
          <w:rFonts w:hint="eastAsia"/>
        </w:rPr>
        <w:t>邹瑜、教付敬、刘志伟、罗媛、姚敏、包立文、王璐、万祎、涂亮、吕彬、刘斐然</w:t>
      </w:r>
    </w:p>
    <w:p w:rsidR="00F07705" w:rsidRDefault="00F07705" w:rsidP="0024019E">
      <w:pPr>
        <w:rPr>
          <w:b/>
        </w:rPr>
      </w:pPr>
    </w:p>
    <w:p w:rsidR="00F07705" w:rsidRDefault="00F07705" w:rsidP="0024019E">
      <w:pPr>
        <w:rPr>
          <w:b/>
        </w:rPr>
      </w:pPr>
      <w:r>
        <w:rPr>
          <w:b/>
        </w:rPr>
        <w:t>2014</w:t>
      </w:r>
      <w:r>
        <w:rPr>
          <w:rFonts w:hint="eastAsia"/>
          <w:b/>
        </w:rPr>
        <w:t>级</w:t>
      </w:r>
    </w:p>
    <w:p w:rsidR="00F07705" w:rsidRDefault="00F07705" w:rsidP="0024019E">
      <w:r>
        <w:rPr>
          <w:rFonts w:hint="eastAsia"/>
          <w:b/>
        </w:rPr>
        <w:t>刑法学：</w:t>
      </w:r>
      <w:r>
        <w:rPr>
          <w:rFonts w:hint="eastAsia"/>
        </w:rPr>
        <w:t>王云鹏、冉启涛、郑然、熊兰兰、王明、冯云英、杜娅、吴蕊</w:t>
      </w:r>
    </w:p>
    <w:p w:rsidR="00F07705" w:rsidRDefault="00F07705" w:rsidP="0024019E">
      <w:r>
        <w:rPr>
          <w:rFonts w:hint="eastAsia"/>
          <w:b/>
        </w:rPr>
        <w:t>民商法：</w:t>
      </w:r>
      <w:r>
        <w:t xml:space="preserve"> </w:t>
      </w:r>
      <w:r>
        <w:rPr>
          <w:rFonts w:hint="eastAsia"/>
        </w:rPr>
        <w:t>董格玛、禹夏青、李瑞、韦丽娅、李硕、许林、周霞、肖洋、蒋昇洋、杨罗成、毛鹏、张云、路国航、</w:t>
      </w:r>
    </w:p>
    <w:p w:rsidR="00F07705" w:rsidRDefault="00F07705" w:rsidP="0024019E">
      <w:r>
        <w:rPr>
          <w:rFonts w:hint="eastAsia"/>
          <w:b/>
        </w:rPr>
        <w:t>经济法：</w:t>
      </w:r>
      <w:r>
        <w:rPr>
          <w:rFonts w:hint="eastAsia"/>
        </w:rPr>
        <w:t>叶倩、黄颖、钟莉、曾秀英、李纪阳、何冉、李季刚、赵翔、李宇、徐傲然、庞椿云</w:t>
      </w:r>
    </w:p>
    <w:p w:rsidR="00F07705" w:rsidRDefault="00F07705" w:rsidP="0024019E">
      <w:r>
        <w:rPr>
          <w:rFonts w:hint="eastAsia"/>
          <w:b/>
        </w:rPr>
        <w:t>理论法学：</w:t>
      </w:r>
      <w:r>
        <w:rPr>
          <w:rFonts w:hint="eastAsia"/>
        </w:rPr>
        <w:t>胡蛟</w:t>
      </w:r>
    </w:p>
    <w:p w:rsidR="00F07705" w:rsidRDefault="00F07705" w:rsidP="0024019E">
      <w:r>
        <w:rPr>
          <w:rFonts w:hint="eastAsia"/>
          <w:b/>
        </w:rPr>
        <w:t>国际法：</w:t>
      </w:r>
      <w:r>
        <w:rPr>
          <w:rFonts w:hint="eastAsia"/>
        </w:rPr>
        <w:t>黄庆旭、赵婧、何敏、徐滨</w:t>
      </w:r>
    </w:p>
    <w:p w:rsidR="00F07705" w:rsidRDefault="00F07705" w:rsidP="0024019E">
      <w:r>
        <w:rPr>
          <w:rFonts w:hint="eastAsia"/>
          <w:b/>
        </w:rPr>
        <w:t>诉讼法：</w:t>
      </w:r>
      <w:r>
        <w:rPr>
          <w:rFonts w:hint="eastAsia"/>
        </w:rPr>
        <w:t>胡月、李文丽、李翔宇、潘文婷</w:t>
      </w:r>
    </w:p>
    <w:p w:rsidR="00F07705" w:rsidRDefault="00F07705" w:rsidP="0024019E">
      <w:r>
        <w:rPr>
          <w:rFonts w:hint="eastAsia"/>
          <w:b/>
        </w:rPr>
        <w:t>法硕（法学）：</w:t>
      </w:r>
      <w:r>
        <w:t xml:space="preserve"> </w:t>
      </w:r>
      <w:r>
        <w:rPr>
          <w:rFonts w:hint="eastAsia"/>
        </w:rPr>
        <w:t>王丽娟、王帅、高萧丽</w:t>
      </w:r>
    </w:p>
    <w:p w:rsidR="00F07705" w:rsidRDefault="00F07705" w:rsidP="0024019E">
      <w:r>
        <w:rPr>
          <w:rFonts w:hint="eastAsia"/>
          <w:b/>
        </w:rPr>
        <w:t>法硕（非法学）：</w:t>
      </w:r>
      <w:r>
        <w:rPr>
          <w:rFonts w:hint="eastAsia"/>
        </w:rPr>
        <w:t>冯佩珊、潘坤</w:t>
      </w:r>
    </w:p>
    <w:p w:rsidR="00F07705" w:rsidRDefault="00F07705" w:rsidP="00E53534">
      <w:pPr>
        <w:rPr>
          <w:b/>
          <w:bCs/>
        </w:rPr>
      </w:pPr>
    </w:p>
    <w:p w:rsidR="00F07705" w:rsidRDefault="00F07705" w:rsidP="00E53534">
      <w:pPr>
        <w:rPr>
          <w:b/>
          <w:bCs/>
        </w:rPr>
      </w:pPr>
    </w:p>
    <w:p w:rsidR="00F07705" w:rsidRDefault="00F07705" w:rsidP="0024019E">
      <w:pPr>
        <w:ind w:firstLineChars="250" w:firstLine="602"/>
        <w:jc w:val="center"/>
        <w:rPr>
          <w:b/>
          <w:sz w:val="24"/>
        </w:rPr>
      </w:pPr>
      <w:r>
        <w:rPr>
          <w:rFonts w:hint="eastAsia"/>
          <w:b/>
          <w:sz w:val="24"/>
        </w:rPr>
        <w:t>研究生学术讲座“我国未成年人犯罪及预防”参加人员名单</w:t>
      </w:r>
    </w:p>
    <w:p w:rsidR="00F07705" w:rsidRDefault="00F07705" w:rsidP="0024019E">
      <w:pPr>
        <w:ind w:firstLineChars="250" w:firstLine="602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——2014</w:t>
      </w:r>
      <w:r>
        <w:rPr>
          <w:rFonts w:hint="eastAsia"/>
          <w:b/>
          <w:sz w:val="24"/>
        </w:rPr>
        <w:t>年</w:t>
      </w:r>
      <w:r>
        <w:rPr>
          <w:b/>
          <w:sz w:val="24"/>
        </w:rPr>
        <w:t>12</w:t>
      </w:r>
      <w:r>
        <w:rPr>
          <w:rFonts w:hint="eastAsia"/>
          <w:b/>
          <w:sz w:val="24"/>
        </w:rPr>
        <w:t>月</w:t>
      </w:r>
      <w:r>
        <w:rPr>
          <w:b/>
          <w:sz w:val="24"/>
        </w:rPr>
        <w:t>26</w:t>
      </w:r>
      <w:r>
        <w:rPr>
          <w:rFonts w:hint="eastAsia"/>
          <w:b/>
          <w:sz w:val="24"/>
        </w:rPr>
        <w:t>日</w:t>
      </w:r>
    </w:p>
    <w:p w:rsidR="00F07705" w:rsidRDefault="00F07705" w:rsidP="0024019E">
      <w:pPr>
        <w:rPr>
          <w:b/>
        </w:rPr>
      </w:pPr>
    </w:p>
    <w:p w:rsidR="00F07705" w:rsidRDefault="00F07705" w:rsidP="0024019E">
      <w:r>
        <w:rPr>
          <w:b/>
        </w:rPr>
        <w:t>2013</w:t>
      </w:r>
      <w:r>
        <w:rPr>
          <w:rFonts w:hint="eastAsia"/>
          <w:b/>
        </w:rPr>
        <w:t>级：</w:t>
      </w:r>
    </w:p>
    <w:p w:rsidR="00F07705" w:rsidRDefault="00F07705" w:rsidP="0024019E">
      <w:r>
        <w:rPr>
          <w:rFonts w:hint="eastAsia"/>
          <w:b/>
        </w:rPr>
        <w:t>经济法</w:t>
      </w:r>
      <w:r>
        <w:rPr>
          <w:rFonts w:hint="eastAsia"/>
        </w:rPr>
        <w:t>：赵纯瑶、文凤、代娇娇</w:t>
      </w:r>
    </w:p>
    <w:p w:rsidR="00F07705" w:rsidRDefault="00F07705" w:rsidP="0024019E">
      <w:r>
        <w:rPr>
          <w:rFonts w:hint="eastAsia"/>
          <w:b/>
        </w:rPr>
        <w:t>国际法</w:t>
      </w:r>
      <w:r>
        <w:rPr>
          <w:rFonts w:hint="eastAsia"/>
        </w:rPr>
        <w:t>：杜敏</w:t>
      </w:r>
    </w:p>
    <w:p w:rsidR="00F07705" w:rsidRDefault="00F07705" w:rsidP="0024019E">
      <w:r>
        <w:rPr>
          <w:rFonts w:hint="eastAsia"/>
          <w:b/>
          <w:bCs/>
        </w:rPr>
        <w:t>民商法：</w:t>
      </w:r>
      <w:r>
        <w:rPr>
          <w:rFonts w:hint="eastAsia"/>
        </w:rPr>
        <w:t>黄秀明、曾曦、聂朝鑫</w:t>
      </w:r>
    </w:p>
    <w:p w:rsidR="00F07705" w:rsidRDefault="00F07705" w:rsidP="0024019E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</w:t>
      </w:r>
      <w:r>
        <w:rPr>
          <w:rFonts w:hint="eastAsia"/>
        </w:rPr>
        <w:t>：刘博鸿、张明武、王晓贝、张浩霖、张静薇、谢荣翠、孙媛媛</w:t>
      </w:r>
    </w:p>
    <w:p w:rsidR="00F07705" w:rsidRDefault="00F07705" w:rsidP="0024019E">
      <w:r>
        <w:rPr>
          <w:rFonts w:hint="eastAsia"/>
          <w:b/>
        </w:rPr>
        <w:t>法律硕士（法学）：</w:t>
      </w:r>
      <w:r>
        <w:rPr>
          <w:rFonts w:hint="eastAsia"/>
          <w:bCs/>
        </w:rPr>
        <w:t>胡瑶、张琪</w:t>
      </w:r>
    </w:p>
    <w:p w:rsidR="00F07705" w:rsidRDefault="00F07705" w:rsidP="0024019E">
      <w:r>
        <w:rPr>
          <w:rFonts w:hint="eastAsia"/>
          <w:b/>
        </w:rPr>
        <w:t>法律硕士（非法学）</w:t>
      </w:r>
      <w:r>
        <w:rPr>
          <w:rFonts w:hint="eastAsia"/>
        </w:rPr>
        <w:t>：吕彬、刘志伟、邹瑜、包立文、姚敏、王璐、教付敬、涂亮、马莉茄</w:t>
      </w:r>
    </w:p>
    <w:p w:rsidR="00F07705" w:rsidRDefault="00F07705" w:rsidP="0024019E"/>
    <w:p w:rsidR="00F07705" w:rsidRDefault="00F07705" w:rsidP="0024019E">
      <w:r>
        <w:rPr>
          <w:b/>
        </w:rPr>
        <w:t>2014</w:t>
      </w:r>
      <w:r>
        <w:rPr>
          <w:rFonts w:hint="eastAsia"/>
          <w:b/>
        </w:rPr>
        <w:t>级：</w:t>
      </w:r>
    </w:p>
    <w:p w:rsidR="00F07705" w:rsidRDefault="00F07705" w:rsidP="0024019E">
      <w:r>
        <w:rPr>
          <w:rFonts w:hint="eastAsia"/>
          <w:b/>
          <w:bCs/>
        </w:rPr>
        <w:t>诉讼法：</w:t>
      </w:r>
      <w:r>
        <w:rPr>
          <w:rFonts w:hint="eastAsia"/>
        </w:rPr>
        <w:t>李翔宇、胡月、李文丽、潘文婷</w:t>
      </w:r>
    </w:p>
    <w:p w:rsidR="00F07705" w:rsidRDefault="00F07705" w:rsidP="0024019E">
      <w:pPr>
        <w:rPr>
          <w:b/>
          <w:bCs/>
        </w:rPr>
      </w:pPr>
      <w:r>
        <w:rPr>
          <w:rFonts w:hint="eastAsia"/>
          <w:b/>
          <w:bCs/>
        </w:rPr>
        <w:t>国际法：</w:t>
      </w:r>
      <w:r>
        <w:rPr>
          <w:rFonts w:hint="eastAsia"/>
        </w:rPr>
        <w:t>徐滨、黄庆旭</w:t>
      </w:r>
    </w:p>
    <w:p w:rsidR="00F07705" w:rsidRDefault="00F07705" w:rsidP="0024019E">
      <w:r>
        <w:rPr>
          <w:rFonts w:hint="eastAsia"/>
          <w:b/>
        </w:rPr>
        <w:t>刑</w:t>
      </w:r>
      <w:r>
        <w:rPr>
          <w:b/>
        </w:rPr>
        <w:t xml:space="preserve">  </w:t>
      </w:r>
      <w:r>
        <w:rPr>
          <w:rFonts w:hint="eastAsia"/>
          <w:b/>
        </w:rPr>
        <w:t>法：</w:t>
      </w:r>
      <w:r>
        <w:rPr>
          <w:rFonts w:hint="eastAsia"/>
        </w:rPr>
        <w:t>冉启涛、王云鹏、杨浩珑、王明、冯云英、何敏、郑然、吴蕊</w:t>
      </w:r>
    </w:p>
    <w:p w:rsidR="00F07705" w:rsidRDefault="00F07705" w:rsidP="0024019E">
      <w:r>
        <w:rPr>
          <w:rFonts w:hint="eastAsia"/>
          <w:b/>
        </w:rPr>
        <w:t>民商法</w:t>
      </w:r>
      <w:r>
        <w:rPr>
          <w:rFonts w:hint="eastAsia"/>
        </w:rPr>
        <w:t>：肖洋、李瑞、禹夏青、向志洁、路国航、将昇洋、杨罗成、李硕、毛鹏、周霞、</w:t>
      </w:r>
    </w:p>
    <w:p w:rsidR="00F07705" w:rsidRDefault="00F07705" w:rsidP="0024019E">
      <w:r>
        <w:rPr>
          <w:rFonts w:hint="eastAsia"/>
        </w:rPr>
        <w:t>张云、许林</w:t>
      </w:r>
    </w:p>
    <w:p w:rsidR="00F07705" w:rsidRDefault="00F07705" w:rsidP="0024019E">
      <w:r>
        <w:rPr>
          <w:rFonts w:hint="eastAsia"/>
          <w:b/>
        </w:rPr>
        <w:t>经济法</w:t>
      </w:r>
      <w:r>
        <w:rPr>
          <w:rFonts w:hint="eastAsia"/>
        </w:rPr>
        <w:t>：李宇、陈莉、徐傲然、钟莉、黄颖、叶倩、赵翔、李季刚、李季阳</w:t>
      </w:r>
    </w:p>
    <w:p w:rsidR="00F07705" w:rsidRDefault="00F07705" w:rsidP="0024019E">
      <w:r>
        <w:rPr>
          <w:rFonts w:hint="eastAsia"/>
          <w:b/>
        </w:rPr>
        <w:t>法律硕士（法学）</w:t>
      </w:r>
      <w:r>
        <w:rPr>
          <w:rFonts w:hint="eastAsia"/>
        </w:rPr>
        <w:t>：徐雪梅、高萧丽、马睿、贺礼琳、王帅、张玉扩、吕茜、张志、帅欢、杨奥博、魏蓉、马琬莹</w:t>
      </w:r>
    </w:p>
    <w:p w:rsidR="00F07705" w:rsidRDefault="00F07705" w:rsidP="0024019E">
      <w:r>
        <w:rPr>
          <w:rFonts w:hint="eastAsia"/>
          <w:b/>
        </w:rPr>
        <w:t>法律硕士（非法学）</w:t>
      </w:r>
      <w:r>
        <w:rPr>
          <w:rFonts w:hint="eastAsia"/>
        </w:rPr>
        <w:t>：蔡小奔、章晶、高丽超、冯佩珊、潘坤、曾少鹏、冯力、金鸿渐、</w:t>
      </w:r>
    </w:p>
    <w:p w:rsidR="00F07705" w:rsidRPr="00142AEE" w:rsidRDefault="00F07705" w:rsidP="00E53534">
      <w:r>
        <w:rPr>
          <w:rFonts w:hint="eastAsia"/>
        </w:rPr>
        <w:t>张永庆、范泽武、刘佳林</w:t>
      </w:r>
    </w:p>
    <w:sectPr w:rsidR="00F07705" w:rsidRPr="00142AEE" w:rsidSect="001A3BC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705" w:rsidRDefault="00F07705" w:rsidP="00E53534">
      <w:r>
        <w:separator/>
      </w:r>
    </w:p>
  </w:endnote>
  <w:endnote w:type="continuationSeparator" w:id="0">
    <w:p w:rsidR="00F07705" w:rsidRDefault="00F07705" w:rsidP="00E53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705" w:rsidRDefault="00F07705" w:rsidP="00E53534">
      <w:r>
        <w:separator/>
      </w:r>
    </w:p>
  </w:footnote>
  <w:footnote w:type="continuationSeparator" w:id="0">
    <w:p w:rsidR="00F07705" w:rsidRDefault="00F07705" w:rsidP="00E535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CF3"/>
    <w:rsid w:val="0001230A"/>
    <w:rsid w:val="00040429"/>
    <w:rsid w:val="00073F91"/>
    <w:rsid w:val="00142AEE"/>
    <w:rsid w:val="001A3BC4"/>
    <w:rsid w:val="001E2552"/>
    <w:rsid w:val="001F3110"/>
    <w:rsid w:val="0024019E"/>
    <w:rsid w:val="00305AFF"/>
    <w:rsid w:val="00423073"/>
    <w:rsid w:val="00472CF3"/>
    <w:rsid w:val="004E5AAF"/>
    <w:rsid w:val="00577016"/>
    <w:rsid w:val="006707EC"/>
    <w:rsid w:val="00757AAA"/>
    <w:rsid w:val="007621AB"/>
    <w:rsid w:val="0097153F"/>
    <w:rsid w:val="00972B8D"/>
    <w:rsid w:val="00987A77"/>
    <w:rsid w:val="009C058F"/>
    <w:rsid w:val="00A659FA"/>
    <w:rsid w:val="00B459BC"/>
    <w:rsid w:val="00B93D54"/>
    <w:rsid w:val="00C0725F"/>
    <w:rsid w:val="00C144A9"/>
    <w:rsid w:val="00C35E19"/>
    <w:rsid w:val="00CB4E1E"/>
    <w:rsid w:val="00CC2A7A"/>
    <w:rsid w:val="00D60E83"/>
    <w:rsid w:val="00E53534"/>
    <w:rsid w:val="00E76803"/>
    <w:rsid w:val="00E81010"/>
    <w:rsid w:val="00EC0680"/>
    <w:rsid w:val="00F07705"/>
    <w:rsid w:val="00F37606"/>
    <w:rsid w:val="00F50F2F"/>
    <w:rsid w:val="00F63EBE"/>
    <w:rsid w:val="00FD2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34"/>
    <w:pPr>
      <w:widowControl w:val="0"/>
      <w:jc w:val="both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53534"/>
    <w:pPr>
      <w:spacing w:line="525" w:lineRule="atLeast"/>
      <w:jc w:val="left"/>
      <w:outlineLvl w:val="1"/>
    </w:pPr>
    <w:rPr>
      <w:rFonts w:ascii="宋体" w:hAnsi="宋体" w:cs="宋体"/>
      <w:b/>
      <w:kern w:val="0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53534"/>
    <w:rPr>
      <w:rFonts w:ascii="宋体" w:eastAsia="宋体" w:hAnsi="宋体" w:cs="宋体"/>
      <w:b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rsid w:val="00E53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5353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53534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53534"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E53534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12</Pages>
  <Words>1487</Words>
  <Characters>8480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贫道道可道</dc:creator>
  <cp:keywords/>
  <dc:description/>
  <cp:lastModifiedBy>微软用户</cp:lastModifiedBy>
  <cp:revision>17</cp:revision>
  <dcterms:created xsi:type="dcterms:W3CDTF">2015-03-07T05:51:00Z</dcterms:created>
  <dcterms:modified xsi:type="dcterms:W3CDTF">2015-03-08T11:57:00Z</dcterms:modified>
</cp:coreProperties>
</file>